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Toc249702418"/>
    <w:p w:rsidR="00376445" w:rsidRDefault="00376445" w:rsidP="00185521">
      <w:pPr>
        <w:spacing w:after="0" w:line="240" w:lineRule="auto"/>
        <w:ind w:left="-180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>
        <w:rPr>
          <w:noProof/>
          <w:lang w:eastAsia="ru-RU"/>
        </w:rPr>
      </w:r>
      <w:r w:rsidRPr="003159B8">
        <w:rPr>
          <w:rFonts w:ascii="Times New Roman" w:hAnsi="Times New Roman" w:cs="Times New Roman"/>
          <w:b/>
          <w:bCs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width:522.55pt;height:738pt;mso-position-horizontal-relative:char;mso-position-vertical-relative:line" fillcolor="#bbe0e3">
            <v:imagedata r:id="rId7" o:title="" croptop="3848f" cropleft="4983f"/>
            <w10:anchorlock/>
          </v:shape>
        </w:pict>
      </w:r>
    </w:p>
    <w:p w:rsidR="00376445" w:rsidRDefault="00376445" w:rsidP="00C7230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376445" w:rsidRDefault="00376445" w:rsidP="00C7230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376445" w:rsidRPr="006A5828" w:rsidRDefault="00376445" w:rsidP="008A5C3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>
        <w:rPr>
          <w:noProof/>
          <w:lang w:eastAsia="ru-RU"/>
        </w:rPr>
        <w:pict>
          <v:rect id="Rectangle 4" o:spid="_x0000_s1027" style="position:absolute;left:0;text-align:left;margin-left:3in;margin-top:-27pt;width:27pt;height:18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" stroked="f"/>
        </w:pict>
      </w:r>
      <w:r w:rsidRPr="006A5828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Содержание</w:t>
      </w:r>
      <w:bookmarkEnd w:id="0"/>
    </w:p>
    <w:p w:rsidR="00376445" w:rsidRPr="00F21D3C" w:rsidRDefault="00376445" w:rsidP="00127286">
      <w:pPr>
        <w:spacing w:after="0" w:line="240" w:lineRule="exact"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376445" w:rsidRPr="0051671A" w:rsidRDefault="00376445">
      <w:pPr>
        <w:pStyle w:val="TOC1"/>
        <w:rPr>
          <w:rFonts w:ascii="Calibri" w:hAnsi="Calibri"/>
          <w:noProof/>
          <w:sz w:val="25"/>
          <w:szCs w:val="25"/>
          <w:lang w:eastAsia="ru-RU"/>
        </w:rPr>
      </w:pPr>
      <w:r w:rsidRPr="0051671A">
        <w:rPr>
          <w:sz w:val="25"/>
          <w:szCs w:val="25"/>
          <w:highlight w:val="yellow"/>
        </w:rPr>
        <w:fldChar w:fldCharType="begin"/>
      </w:r>
      <w:r w:rsidRPr="0051671A">
        <w:rPr>
          <w:sz w:val="25"/>
          <w:szCs w:val="25"/>
          <w:highlight w:val="yellow"/>
        </w:rPr>
        <w:instrText xml:space="preserve"> TOC \o "1-3" \h \z \u </w:instrText>
      </w:r>
      <w:r w:rsidRPr="0051671A">
        <w:rPr>
          <w:sz w:val="25"/>
          <w:szCs w:val="25"/>
          <w:highlight w:val="yellow"/>
        </w:rPr>
        <w:fldChar w:fldCharType="separate"/>
      </w:r>
      <w:hyperlink w:anchor="_Toc472697012" w:history="1">
        <w:r w:rsidRPr="0051671A">
          <w:rPr>
            <w:rStyle w:val="Hyperlink"/>
            <w:noProof/>
            <w:sz w:val="25"/>
            <w:szCs w:val="25"/>
          </w:rPr>
          <w:t>Приоритетные направления деятельности Управления образования администрации муниципального района имени Лазо на 2017 год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_Toc472697012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3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1"/>
        <w:rPr>
          <w:rFonts w:ascii="Calibri" w:hAnsi="Calibri"/>
          <w:noProof/>
          <w:sz w:val="25"/>
          <w:szCs w:val="25"/>
          <w:lang w:eastAsia="ru-RU"/>
        </w:rPr>
      </w:pPr>
      <w:hyperlink w:anchor="_Toc472697013" w:history="1">
        <w:r w:rsidRPr="0051671A">
          <w:rPr>
            <w:rStyle w:val="Hyperlink"/>
            <w:noProof/>
            <w:sz w:val="25"/>
            <w:szCs w:val="25"/>
          </w:rPr>
          <w:t>1. Вопросы для рассмотрения на заседаниях Собрания депутатов муниципального района имени Лазо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_Toc472697013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5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1"/>
        <w:rPr>
          <w:rFonts w:ascii="Calibri" w:hAnsi="Calibri"/>
          <w:noProof/>
          <w:sz w:val="25"/>
          <w:szCs w:val="25"/>
          <w:lang w:eastAsia="ru-RU"/>
        </w:rPr>
      </w:pPr>
      <w:hyperlink w:anchor="_Toc472697014" w:history="1">
        <w:r w:rsidRPr="0051671A">
          <w:rPr>
            <w:rStyle w:val="Hyperlink"/>
            <w:noProof/>
            <w:sz w:val="25"/>
            <w:szCs w:val="25"/>
          </w:rPr>
          <w:t>2. Вопросы для рассмотрения на заседаниях коллегии при главе муниципального района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_Toc472697014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5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1"/>
        <w:rPr>
          <w:rFonts w:ascii="Calibri" w:hAnsi="Calibri"/>
          <w:noProof/>
          <w:sz w:val="25"/>
          <w:szCs w:val="25"/>
          <w:lang w:eastAsia="ru-RU"/>
        </w:rPr>
      </w:pPr>
      <w:hyperlink w:anchor="_Toc472697015" w:history="1">
        <w:r w:rsidRPr="0051671A">
          <w:rPr>
            <w:rStyle w:val="Hyperlink"/>
            <w:noProof/>
            <w:sz w:val="25"/>
            <w:szCs w:val="25"/>
          </w:rPr>
          <w:t>3. Совещание при главе муниципального района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_Toc472697015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5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1"/>
        <w:rPr>
          <w:rFonts w:ascii="Calibri" w:hAnsi="Calibri"/>
          <w:noProof/>
          <w:sz w:val="25"/>
          <w:szCs w:val="25"/>
          <w:lang w:eastAsia="ru-RU"/>
        </w:rPr>
      </w:pPr>
      <w:hyperlink w:anchor="_Toc472697016" w:history="1">
        <w:r w:rsidRPr="0051671A">
          <w:rPr>
            <w:rStyle w:val="Hyperlink"/>
            <w:noProof/>
            <w:sz w:val="25"/>
            <w:szCs w:val="25"/>
          </w:rPr>
          <w:t>4. Совещания при заместителе главы администрации муниципального района по социальным вопросам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_Toc472697016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6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1"/>
        <w:rPr>
          <w:rFonts w:ascii="Calibri" w:hAnsi="Calibri"/>
          <w:noProof/>
          <w:sz w:val="25"/>
          <w:szCs w:val="25"/>
          <w:lang w:eastAsia="ru-RU"/>
        </w:rPr>
      </w:pPr>
      <w:hyperlink w:anchor="_Toc472697017" w:history="1">
        <w:r w:rsidRPr="0051671A">
          <w:rPr>
            <w:rStyle w:val="Hyperlink"/>
            <w:noProof/>
            <w:sz w:val="25"/>
            <w:szCs w:val="25"/>
          </w:rPr>
          <w:t>5. Предложения по принятию нормативных правовых актов для улучшения деятельности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_Toc472697017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6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1"/>
        <w:rPr>
          <w:rFonts w:ascii="Calibri" w:hAnsi="Calibri"/>
          <w:noProof/>
          <w:sz w:val="25"/>
          <w:szCs w:val="25"/>
          <w:lang w:eastAsia="ru-RU"/>
        </w:rPr>
      </w:pPr>
      <w:hyperlink w:anchor="_Toc472697018" w:history="1">
        <w:r w:rsidRPr="0051671A">
          <w:rPr>
            <w:rStyle w:val="Hyperlink"/>
            <w:noProof/>
            <w:sz w:val="25"/>
            <w:szCs w:val="25"/>
          </w:rPr>
          <w:t>6. Совещания руководителей образовательных организаций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_Toc472697018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7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1"/>
        <w:rPr>
          <w:rFonts w:ascii="Calibri" w:hAnsi="Calibri"/>
          <w:noProof/>
          <w:sz w:val="25"/>
          <w:szCs w:val="25"/>
          <w:lang w:eastAsia="ru-RU"/>
        </w:rPr>
      </w:pPr>
      <w:hyperlink w:anchor="_Toc472697019" w:history="1">
        <w:r w:rsidRPr="0051671A">
          <w:rPr>
            <w:rStyle w:val="Hyperlink"/>
            <w:noProof/>
            <w:sz w:val="25"/>
            <w:szCs w:val="25"/>
          </w:rPr>
          <w:t>7. Совещания с заведующими дошкольных образовательных организаций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_Toc472697019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10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1"/>
        <w:rPr>
          <w:rFonts w:ascii="Calibri" w:hAnsi="Calibri"/>
          <w:noProof/>
          <w:sz w:val="25"/>
          <w:szCs w:val="25"/>
          <w:lang w:eastAsia="ru-RU"/>
        </w:rPr>
      </w:pPr>
      <w:hyperlink w:anchor="_Toc472697020" w:history="1">
        <w:r w:rsidRPr="0051671A">
          <w:rPr>
            <w:rStyle w:val="Hyperlink"/>
            <w:noProof/>
            <w:sz w:val="25"/>
            <w:szCs w:val="25"/>
          </w:rPr>
          <w:t>8.  Совещания с заместителями руководителей образовательных организаций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_Toc472697020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11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1"/>
        <w:rPr>
          <w:rFonts w:ascii="Calibri" w:hAnsi="Calibri"/>
          <w:noProof/>
          <w:sz w:val="25"/>
          <w:szCs w:val="25"/>
          <w:lang w:eastAsia="ru-RU"/>
        </w:rPr>
      </w:pPr>
      <w:hyperlink w:anchor="_Toc472697021" w:history="1">
        <w:r w:rsidRPr="0051671A">
          <w:rPr>
            <w:rStyle w:val="Hyperlink"/>
            <w:noProof/>
            <w:sz w:val="25"/>
            <w:szCs w:val="25"/>
          </w:rPr>
          <w:t>Использование современных образовательных технологий при реализации ФГОС общего образования.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_Toc472697021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12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1"/>
        <w:rPr>
          <w:rFonts w:ascii="Calibri" w:hAnsi="Calibri"/>
          <w:noProof/>
          <w:sz w:val="25"/>
          <w:szCs w:val="25"/>
          <w:lang w:eastAsia="ru-RU"/>
        </w:rPr>
      </w:pPr>
      <w:hyperlink w:anchor="_Toc472697022" w:history="1">
        <w:r w:rsidRPr="0051671A">
          <w:rPr>
            <w:rStyle w:val="Hyperlink"/>
            <w:noProof/>
            <w:sz w:val="25"/>
            <w:szCs w:val="25"/>
          </w:rPr>
          <w:t>О формировании заказа на учебники у учебные пособия на 2017-2018 учебный год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_Toc472697022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12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1"/>
        <w:rPr>
          <w:rFonts w:ascii="Calibri" w:hAnsi="Calibri"/>
          <w:noProof/>
          <w:sz w:val="25"/>
          <w:szCs w:val="25"/>
          <w:lang w:eastAsia="ru-RU"/>
        </w:rPr>
      </w:pPr>
      <w:hyperlink w:anchor="_Toc472697023" w:history="1">
        <w:r w:rsidRPr="0051671A">
          <w:rPr>
            <w:rStyle w:val="Hyperlink"/>
            <w:noProof/>
            <w:sz w:val="25"/>
            <w:szCs w:val="25"/>
          </w:rPr>
          <w:t>9. Заседания муниципального Совета по вопросам образования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_Toc472697023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13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1"/>
        <w:rPr>
          <w:rFonts w:ascii="Calibri" w:hAnsi="Calibri"/>
          <w:noProof/>
          <w:sz w:val="25"/>
          <w:szCs w:val="25"/>
          <w:lang w:eastAsia="ru-RU"/>
        </w:rPr>
      </w:pPr>
      <w:hyperlink w:anchor="_Toc472697024" w:history="1">
        <w:r w:rsidRPr="0051671A">
          <w:rPr>
            <w:rStyle w:val="Hyperlink"/>
            <w:noProof/>
            <w:sz w:val="25"/>
            <w:szCs w:val="25"/>
          </w:rPr>
          <w:t>10. Заседания комиссий Управления образования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_Toc472697024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13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1"/>
        <w:rPr>
          <w:rFonts w:ascii="Calibri" w:hAnsi="Calibri"/>
          <w:noProof/>
          <w:sz w:val="25"/>
          <w:szCs w:val="25"/>
          <w:lang w:eastAsia="ru-RU"/>
        </w:rPr>
      </w:pPr>
      <w:hyperlink w:anchor="_Toc472697025" w:history="1">
        <w:r w:rsidRPr="0051671A">
          <w:rPr>
            <w:rStyle w:val="Hyperlink"/>
            <w:noProof/>
            <w:sz w:val="25"/>
            <w:szCs w:val="25"/>
          </w:rPr>
          <w:t>11. Информационные встречи начальника Управления образования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_Toc472697025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14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1"/>
        <w:rPr>
          <w:rFonts w:ascii="Calibri" w:hAnsi="Calibri"/>
          <w:noProof/>
          <w:sz w:val="25"/>
          <w:szCs w:val="25"/>
          <w:lang w:eastAsia="ru-RU"/>
        </w:rPr>
      </w:pPr>
      <w:hyperlink w:anchor="_Toc472697026" w:history="1">
        <w:r w:rsidRPr="0051671A">
          <w:rPr>
            <w:rStyle w:val="Hyperlink"/>
            <w:noProof/>
            <w:sz w:val="25"/>
            <w:szCs w:val="25"/>
          </w:rPr>
          <w:t>«Обеспечение качества образования в соответствии с государственными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_Toc472697026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14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1"/>
        <w:rPr>
          <w:rFonts w:ascii="Calibri" w:hAnsi="Calibri"/>
          <w:noProof/>
          <w:sz w:val="25"/>
          <w:szCs w:val="25"/>
          <w:lang w:eastAsia="ru-RU"/>
        </w:rPr>
      </w:pPr>
      <w:hyperlink w:anchor="_Toc472697027" w:history="1">
        <w:r w:rsidRPr="0051671A">
          <w:rPr>
            <w:rStyle w:val="Hyperlink"/>
            <w:noProof/>
            <w:sz w:val="25"/>
            <w:szCs w:val="25"/>
          </w:rPr>
          <w:t>образовательными стандартами, социальным заказом микросоциума»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_Toc472697027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14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1"/>
        <w:rPr>
          <w:rFonts w:ascii="Calibri" w:hAnsi="Calibri"/>
          <w:noProof/>
          <w:sz w:val="25"/>
          <w:szCs w:val="25"/>
          <w:lang w:eastAsia="ru-RU"/>
        </w:rPr>
      </w:pPr>
      <w:hyperlink w:anchor="_Toc472697028" w:history="1">
        <w:r w:rsidRPr="0051671A">
          <w:rPr>
            <w:rStyle w:val="Hyperlink"/>
            <w:rFonts w:cs="Cambria"/>
            <w:noProof/>
            <w:sz w:val="25"/>
            <w:szCs w:val="25"/>
          </w:rPr>
          <w:t>12.  Прием граждан начальником Управления образования  по личным вопросам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_Toc472697028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14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1"/>
        <w:rPr>
          <w:rFonts w:ascii="Calibri" w:hAnsi="Calibri"/>
          <w:noProof/>
          <w:sz w:val="25"/>
          <w:szCs w:val="25"/>
          <w:lang w:eastAsia="ru-RU"/>
        </w:rPr>
      </w:pPr>
      <w:hyperlink w:anchor="_Toc472697029" w:history="1">
        <w:r w:rsidRPr="0051671A">
          <w:rPr>
            <w:rStyle w:val="Hyperlink"/>
            <w:noProof/>
            <w:sz w:val="25"/>
            <w:szCs w:val="25"/>
          </w:rPr>
          <w:t>13. Семинары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_Toc472697029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14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1"/>
        <w:rPr>
          <w:rFonts w:ascii="Calibri" w:hAnsi="Calibri"/>
          <w:noProof/>
          <w:sz w:val="25"/>
          <w:szCs w:val="25"/>
          <w:lang w:eastAsia="ru-RU"/>
        </w:rPr>
      </w:pPr>
      <w:hyperlink w:anchor="_Toc472697030" w:history="1">
        <w:r w:rsidRPr="0051671A">
          <w:rPr>
            <w:rStyle w:val="Hyperlink"/>
            <w:noProof/>
            <w:sz w:val="25"/>
            <w:szCs w:val="25"/>
          </w:rPr>
          <w:t>Формирование универсальных учебных действий обучающихся в условиях информационно-образовательной среды школы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_Toc472697030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18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1"/>
        <w:rPr>
          <w:rFonts w:ascii="Calibri" w:hAnsi="Calibri"/>
          <w:noProof/>
          <w:sz w:val="25"/>
          <w:szCs w:val="25"/>
          <w:lang w:eastAsia="ru-RU"/>
        </w:rPr>
      </w:pPr>
      <w:hyperlink w:anchor="_Toc472697031" w:history="1">
        <w:r w:rsidRPr="0051671A">
          <w:rPr>
            <w:rStyle w:val="Hyperlink"/>
            <w:noProof/>
            <w:sz w:val="25"/>
            <w:szCs w:val="25"/>
          </w:rPr>
          <w:t>14.  Проведение районных мероприятий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_Toc472697031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18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2"/>
        <w:rPr>
          <w:rFonts w:ascii="Calibri" w:hAnsi="Calibri"/>
          <w:noProof/>
          <w:sz w:val="25"/>
          <w:szCs w:val="25"/>
          <w:lang w:eastAsia="ru-RU"/>
        </w:rPr>
      </w:pPr>
      <w:hyperlink w:anchor="_Toc472697032" w:history="1">
        <w:r w:rsidRPr="0051671A">
          <w:rPr>
            <w:rStyle w:val="Hyperlink"/>
            <w:noProof/>
            <w:sz w:val="25"/>
            <w:szCs w:val="25"/>
          </w:rPr>
          <w:t>14.1. Праздничные мероприятия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_Toc472697032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18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2"/>
        <w:rPr>
          <w:rFonts w:ascii="Calibri" w:hAnsi="Calibri"/>
          <w:noProof/>
          <w:sz w:val="25"/>
          <w:szCs w:val="25"/>
          <w:lang w:eastAsia="ru-RU"/>
        </w:rPr>
      </w:pPr>
      <w:hyperlink w:anchor="_Toc472697033" w:history="1">
        <w:r w:rsidRPr="0051671A">
          <w:rPr>
            <w:rStyle w:val="Hyperlink"/>
            <w:noProof/>
            <w:sz w:val="25"/>
            <w:szCs w:val="25"/>
          </w:rPr>
          <w:t>14.2. Конкурсы педагогического мастерства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_Toc472697033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19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2"/>
        <w:rPr>
          <w:rFonts w:ascii="Calibri" w:hAnsi="Calibri"/>
          <w:noProof/>
          <w:sz w:val="25"/>
          <w:szCs w:val="25"/>
          <w:lang w:eastAsia="ru-RU"/>
        </w:rPr>
      </w:pPr>
      <w:hyperlink w:anchor="_Toc472697034" w:history="1">
        <w:r w:rsidRPr="0051671A">
          <w:rPr>
            <w:rStyle w:val="Hyperlink"/>
            <w:noProof/>
            <w:sz w:val="25"/>
            <w:szCs w:val="25"/>
          </w:rPr>
          <w:t>14.3. Мероприятия с учащимися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_Toc472697034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19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2"/>
        <w:rPr>
          <w:rFonts w:ascii="Calibri" w:hAnsi="Calibri"/>
          <w:noProof/>
          <w:sz w:val="25"/>
          <w:szCs w:val="25"/>
          <w:lang w:eastAsia="ru-RU"/>
        </w:rPr>
      </w:pPr>
      <w:hyperlink w:anchor="_Toc472697035" w:history="1">
        <w:r w:rsidRPr="0051671A">
          <w:rPr>
            <w:rStyle w:val="Hyperlink"/>
            <w:noProof/>
            <w:sz w:val="25"/>
            <w:szCs w:val="25"/>
          </w:rPr>
          <w:t>14.4. Акции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_Toc472697035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23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2"/>
        <w:rPr>
          <w:rFonts w:ascii="Calibri" w:hAnsi="Calibri"/>
          <w:noProof/>
          <w:sz w:val="25"/>
          <w:szCs w:val="25"/>
          <w:lang w:eastAsia="ru-RU"/>
        </w:rPr>
      </w:pPr>
      <w:hyperlink w:anchor="_Toc472697036" w:history="1">
        <w:r w:rsidRPr="0051671A">
          <w:rPr>
            <w:rStyle w:val="Hyperlink"/>
            <w:noProof/>
            <w:sz w:val="25"/>
            <w:szCs w:val="25"/>
          </w:rPr>
          <w:t>14.5. Конкурсы образовательных организаций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_Toc472697036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23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2"/>
        <w:rPr>
          <w:rFonts w:ascii="Calibri" w:hAnsi="Calibri"/>
          <w:noProof/>
          <w:sz w:val="25"/>
          <w:szCs w:val="25"/>
          <w:lang w:eastAsia="ru-RU"/>
        </w:rPr>
      </w:pPr>
      <w:hyperlink w:anchor="_Toc472697037" w:history="1">
        <w:r w:rsidRPr="0051671A">
          <w:rPr>
            <w:rStyle w:val="Hyperlink"/>
            <w:noProof/>
            <w:sz w:val="25"/>
            <w:szCs w:val="25"/>
          </w:rPr>
          <w:t>14.6. Общие мероприятия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_Toc472697037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24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1"/>
        <w:rPr>
          <w:rFonts w:ascii="Calibri" w:hAnsi="Calibri"/>
          <w:noProof/>
          <w:sz w:val="25"/>
          <w:szCs w:val="25"/>
          <w:lang w:eastAsia="ru-RU"/>
        </w:rPr>
      </w:pPr>
      <w:hyperlink w:anchor="_Toc472697038" w:history="1">
        <w:r w:rsidRPr="0051671A">
          <w:rPr>
            <w:rStyle w:val="Hyperlink"/>
            <w:noProof/>
            <w:sz w:val="25"/>
            <w:szCs w:val="25"/>
          </w:rPr>
          <w:t>15. Мероприятия по изучению положения дел, оказанию методической помощи образовательным организациям муниципального района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_Toc472697038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25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1"/>
        <w:rPr>
          <w:rFonts w:ascii="Calibri" w:hAnsi="Calibri"/>
          <w:noProof/>
          <w:sz w:val="25"/>
          <w:szCs w:val="25"/>
          <w:lang w:eastAsia="ru-RU"/>
        </w:rPr>
      </w:pPr>
      <w:hyperlink w:anchor="_Toc472697039" w:history="1">
        <w:r w:rsidRPr="0051671A">
          <w:rPr>
            <w:rStyle w:val="Hyperlink"/>
            <w:noProof/>
            <w:sz w:val="25"/>
            <w:szCs w:val="25"/>
          </w:rPr>
          <w:t>16. Изучение вопросов деятельности образовательных организаций, направленной на совершенствование образовательного процесса, повышение качества образования обучающихся, создание условий для обеспечения государственных гарантий прав граждан на получение общего образования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_Toc472697039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26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1"/>
        <w:rPr>
          <w:rFonts w:ascii="Calibri" w:hAnsi="Calibri"/>
          <w:noProof/>
          <w:sz w:val="25"/>
          <w:szCs w:val="25"/>
          <w:lang w:eastAsia="ru-RU"/>
        </w:rPr>
      </w:pPr>
      <w:hyperlink w:anchor="_Toc472697040" w:history="1">
        <w:r w:rsidRPr="0051671A">
          <w:rPr>
            <w:rStyle w:val="Hyperlink"/>
            <w:noProof/>
            <w:sz w:val="25"/>
            <w:szCs w:val="25"/>
          </w:rPr>
          <w:t>17. Контроль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_Toc472697040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28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1"/>
        <w:rPr>
          <w:rFonts w:ascii="Calibri" w:hAnsi="Calibri"/>
          <w:noProof/>
          <w:sz w:val="25"/>
          <w:szCs w:val="25"/>
          <w:lang w:eastAsia="ru-RU"/>
        </w:rPr>
      </w:pPr>
      <w:hyperlink w:anchor="_Toc472697041" w:history="1">
        <w:r w:rsidRPr="0051671A">
          <w:rPr>
            <w:rStyle w:val="Hyperlink"/>
            <w:noProof/>
            <w:sz w:val="25"/>
            <w:szCs w:val="25"/>
          </w:rPr>
          <w:t>18. Аналитико-мониторинговая деятельность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_Toc472697041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34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1"/>
        <w:rPr>
          <w:rFonts w:ascii="Calibri" w:hAnsi="Calibri"/>
          <w:noProof/>
          <w:sz w:val="25"/>
          <w:szCs w:val="25"/>
          <w:lang w:eastAsia="ru-RU"/>
        </w:rPr>
      </w:pPr>
      <w:hyperlink w:anchor="_Toc472697042" w:history="1">
        <w:r w:rsidRPr="0051671A">
          <w:rPr>
            <w:rStyle w:val="Hyperlink"/>
            <w:noProof/>
            <w:sz w:val="25"/>
            <w:szCs w:val="25"/>
          </w:rPr>
          <w:t>19. Организационная деятельность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_Toc472697042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37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1"/>
        <w:rPr>
          <w:rFonts w:ascii="Calibri" w:hAnsi="Calibri"/>
          <w:noProof/>
          <w:sz w:val="25"/>
          <w:szCs w:val="25"/>
          <w:lang w:eastAsia="ru-RU"/>
        </w:rPr>
      </w:pPr>
      <w:hyperlink w:anchor="_Toc472697043" w:history="1">
        <w:r w:rsidRPr="0051671A">
          <w:rPr>
            <w:rStyle w:val="Hyperlink"/>
            <w:noProof/>
            <w:sz w:val="25"/>
            <w:szCs w:val="25"/>
          </w:rPr>
          <w:t>20. Отчеты</w:t>
        </w:r>
        <w:r w:rsidRPr="0051671A">
          <w:rPr>
            <w:noProof/>
            <w:webHidden/>
            <w:sz w:val="25"/>
            <w:szCs w:val="25"/>
          </w:rPr>
          <w:tab/>
        </w:r>
        <w:r w:rsidRPr="0051671A">
          <w:rPr>
            <w:noProof/>
            <w:webHidden/>
            <w:sz w:val="25"/>
            <w:szCs w:val="25"/>
          </w:rPr>
          <w:fldChar w:fldCharType="begin"/>
        </w:r>
        <w:r w:rsidRPr="0051671A">
          <w:rPr>
            <w:noProof/>
            <w:webHidden/>
            <w:sz w:val="25"/>
            <w:szCs w:val="25"/>
          </w:rPr>
          <w:instrText xml:space="preserve"> PAGEREF _Toc472697043 \h </w:instrText>
        </w:r>
        <w:r w:rsidRPr="0051671A">
          <w:rPr>
            <w:noProof/>
            <w:webHidden/>
            <w:sz w:val="25"/>
            <w:szCs w:val="25"/>
          </w:rPr>
        </w:r>
        <w:r w:rsidRPr="0051671A">
          <w:rPr>
            <w:noProof/>
            <w:webHidden/>
            <w:sz w:val="25"/>
            <w:szCs w:val="25"/>
          </w:rPr>
          <w:fldChar w:fldCharType="separate"/>
        </w:r>
        <w:r w:rsidRPr="0051671A">
          <w:rPr>
            <w:noProof/>
            <w:webHidden/>
            <w:sz w:val="25"/>
            <w:szCs w:val="25"/>
          </w:rPr>
          <w:t>45</w:t>
        </w:r>
        <w:r w:rsidRPr="0051671A">
          <w:rPr>
            <w:noProof/>
            <w:webHidden/>
            <w:sz w:val="25"/>
            <w:szCs w:val="25"/>
          </w:rPr>
          <w:fldChar w:fldCharType="end"/>
        </w:r>
      </w:hyperlink>
    </w:p>
    <w:p w:rsidR="00376445" w:rsidRPr="0051671A" w:rsidRDefault="00376445">
      <w:pPr>
        <w:pStyle w:val="TOC2"/>
        <w:rPr>
          <w:rFonts w:ascii="Calibri" w:hAnsi="Calibri"/>
          <w:noProof/>
          <w:sz w:val="25"/>
          <w:szCs w:val="25"/>
          <w:lang w:eastAsia="ru-RU"/>
        </w:rPr>
      </w:pPr>
    </w:p>
    <w:p w:rsidR="00376445" w:rsidRPr="0051671A" w:rsidRDefault="00376445" w:rsidP="00A91AA7">
      <w:pPr>
        <w:spacing w:line="264" w:lineRule="auto"/>
        <w:rPr>
          <w:sz w:val="25"/>
          <w:szCs w:val="25"/>
          <w:highlight w:val="yellow"/>
        </w:rPr>
      </w:pPr>
      <w:r w:rsidRPr="0051671A">
        <w:rPr>
          <w:sz w:val="25"/>
          <w:szCs w:val="25"/>
          <w:highlight w:val="yellow"/>
        </w:rPr>
        <w:fldChar w:fldCharType="end"/>
      </w:r>
      <w:bookmarkStart w:id="1" w:name="_Toc249702302"/>
      <w:bookmarkStart w:id="2" w:name="_Toc249702420"/>
      <w:bookmarkStart w:id="3" w:name="_Toc315090027"/>
      <w:bookmarkStart w:id="4" w:name="_Toc315095376"/>
      <w:bookmarkStart w:id="5" w:name="_Toc315794572"/>
      <w:bookmarkStart w:id="6" w:name="_Toc349231678"/>
    </w:p>
    <w:p w:rsidR="00376445" w:rsidRPr="000F0844" w:rsidRDefault="00376445" w:rsidP="0051671A">
      <w:pPr>
        <w:pStyle w:val="10"/>
        <w:spacing w:before="0" w:line="240" w:lineRule="exact"/>
      </w:pPr>
      <w:bookmarkStart w:id="7" w:name="_Toc472697012"/>
      <w:r w:rsidRPr="000F0844">
        <w:t>Приоритетные направления деятельности Управления образования администрации муниципального района имени Лазо</w:t>
      </w:r>
      <w:bookmarkEnd w:id="1"/>
      <w:bookmarkEnd w:id="2"/>
      <w:bookmarkEnd w:id="3"/>
      <w:bookmarkEnd w:id="4"/>
      <w:bookmarkEnd w:id="5"/>
      <w:r w:rsidRPr="000F0844">
        <w:t xml:space="preserve"> на 2017 год</w:t>
      </w:r>
      <w:bookmarkEnd w:id="6"/>
      <w:bookmarkEnd w:id="7"/>
    </w:p>
    <w:p w:rsidR="00376445" w:rsidRPr="00A91AA7" w:rsidRDefault="00376445" w:rsidP="0006367D">
      <w:pPr>
        <w:spacing w:after="0" w:line="240" w:lineRule="exact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376445" w:rsidRPr="00A91AA7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91AA7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A91AA7">
        <w:rPr>
          <w:rFonts w:ascii="Times New Roman" w:hAnsi="Times New Roman" w:cs="Times New Roman"/>
          <w:sz w:val="28"/>
          <w:szCs w:val="28"/>
          <w:lang w:eastAsia="ru-RU"/>
        </w:rPr>
        <w:tab/>
      </w:r>
    </w:p>
    <w:p w:rsidR="00376445" w:rsidRPr="00A91AA7" w:rsidRDefault="00376445" w:rsidP="00674CA9">
      <w:pPr>
        <w:widowControl w:val="0"/>
        <w:tabs>
          <w:tab w:val="left" w:pos="851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1AA7">
        <w:rPr>
          <w:rFonts w:ascii="Times New Roman" w:hAnsi="Times New Roman" w:cs="Times New Roman"/>
          <w:sz w:val="28"/>
          <w:szCs w:val="28"/>
          <w:lang w:eastAsia="ru-RU"/>
        </w:rPr>
        <w:t xml:space="preserve">1. </w:t>
      </w:r>
      <w:r w:rsidRPr="00A91AA7">
        <w:rPr>
          <w:rFonts w:ascii="Times New Roman" w:hAnsi="Times New Roman" w:cs="Times New Roman"/>
          <w:sz w:val="28"/>
          <w:szCs w:val="28"/>
        </w:rPr>
        <w:t>Выполнение задач, обозначенных в Указах Президента Российской Федерации, Послании Президента Российской Федерации Федеральному Собранию Российской Федерации</w:t>
      </w:r>
    </w:p>
    <w:p w:rsidR="00376445" w:rsidRPr="00A91AA7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76445" w:rsidRPr="00A91AA7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91AA7">
        <w:rPr>
          <w:rFonts w:ascii="Times New Roman" w:hAnsi="Times New Roman" w:cs="Times New Roman"/>
          <w:sz w:val="28"/>
          <w:szCs w:val="28"/>
          <w:lang w:eastAsia="ru-RU"/>
        </w:rPr>
        <w:t>2. Обеспечение доступности, повышение качества услуг в сфере образования. Целенаправленное внедрение и достижение качества реализации федеральных государственных образовательных стандартов на всех уровнях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общего </w:t>
      </w:r>
      <w:r w:rsidRPr="00A91AA7">
        <w:rPr>
          <w:rFonts w:ascii="Times New Roman" w:hAnsi="Times New Roman" w:cs="Times New Roman"/>
          <w:sz w:val="28"/>
          <w:szCs w:val="28"/>
          <w:lang w:eastAsia="ru-RU"/>
        </w:rPr>
        <w:t xml:space="preserve"> образования</w:t>
      </w:r>
    </w:p>
    <w:p w:rsidR="00376445" w:rsidRPr="00A91AA7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76445" w:rsidRPr="00A91AA7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91AA7">
        <w:rPr>
          <w:rFonts w:ascii="Times New Roman" w:hAnsi="Times New Roman" w:cs="Times New Roman"/>
          <w:sz w:val="28"/>
          <w:szCs w:val="28"/>
          <w:lang w:eastAsia="ru-RU"/>
        </w:rPr>
        <w:t>3. Обеспечение доступности, повышение качества услуг дошкольного  образования</w:t>
      </w:r>
    </w:p>
    <w:p w:rsidR="00376445" w:rsidRPr="00A91AA7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76445" w:rsidRPr="00A91AA7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91AA7">
        <w:rPr>
          <w:rFonts w:ascii="Times New Roman" w:hAnsi="Times New Roman" w:cs="Times New Roman"/>
          <w:sz w:val="28"/>
          <w:szCs w:val="28"/>
          <w:lang w:eastAsia="ru-RU"/>
        </w:rPr>
        <w:t>4. Развитие системы профильного обучения, ориентированного на задачи социально-экономического развития края, в том числе через реализацию индивид</w:t>
      </w:r>
      <w:r>
        <w:rPr>
          <w:rFonts w:ascii="Times New Roman" w:hAnsi="Times New Roman" w:cs="Times New Roman"/>
          <w:sz w:val="28"/>
          <w:szCs w:val="28"/>
          <w:lang w:eastAsia="ru-RU"/>
        </w:rPr>
        <w:t>уальных учебных планов</w:t>
      </w:r>
      <w:r w:rsidRPr="00A91AA7">
        <w:rPr>
          <w:rFonts w:ascii="Times New Roman" w:hAnsi="Times New Roman" w:cs="Times New Roman"/>
          <w:sz w:val="28"/>
          <w:szCs w:val="28"/>
          <w:lang w:eastAsia="ru-RU"/>
        </w:rPr>
        <w:t>, создание специализированных профильных классов,  вовлечение старшеклассников в социальную практику</w:t>
      </w:r>
    </w:p>
    <w:p w:rsidR="00376445" w:rsidRPr="00A91AA7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76445" w:rsidRPr="00A91AA7" w:rsidRDefault="00376445" w:rsidP="00DA077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91AA7">
        <w:rPr>
          <w:rFonts w:ascii="Times New Roman" w:hAnsi="Times New Roman" w:cs="Times New Roman"/>
          <w:sz w:val="28"/>
          <w:szCs w:val="28"/>
          <w:lang w:eastAsia="ru-RU"/>
        </w:rPr>
        <w:t xml:space="preserve">5. Создание условий для развития основ конструкторской и проектно-исследовательской деятельности в рамках реализации ФГОС ООО при организации внеурочной деятельности инженерно-технической направленности </w:t>
      </w:r>
    </w:p>
    <w:p w:rsidR="00376445" w:rsidRPr="00A91AA7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76445" w:rsidRPr="00A91AA7" w:rsidRDefault="00376445" w:rsidP="00C2051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91AA7">
        <w:rPr>
          <w:rFonts w:ascii="Times New Roman" w:hAnsi="Times New Roman" w:cs="Times New Roman"/>
          <w:sz w:val="28"/>
          <w:szCs w:val="28"/>
          <w:lang w:eastAsia="ru-RU"/>
        </w:rPr>
        <w:t>6. Осуществление комплексного развития системы коррекционного образования муниципального района. Обеспечение доступности образования для детей с ограниченными возможностями здоровья</w:t>
      </w:r>
    </w:p>
    <w:p w:rsidR="00376445" w:rsidRPr="00F21D3C" w:rsidRDefault="00376445" w:rsidP="00C2051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highlight w:val="yellow"/>
          <w:lang w:eastAsia="ru-RU"/>
        </w:rPr>
      </w:pPr>
    </w:p>
    <w:p w:rsidR="00376445" w:rsidRPr="00A91AA7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91AA7">
        <w:rPr>
          <w:rFonts w:ascii="Times New Roman" w:hAnsi="Times New Roman" w:cs="Times New Roman"/>
          <w:sz w:val="28"/>
          <w:szCs w:val="28"/>
          <w:lang w:eastAsia="ru-RU"/>
        </w:rPr>
        <w:t>7.</w:t>
      </w:r>
      <w:r w:rsidRPr="00A91AA7">
        <w:t xml:space="preserve"> </w:t>
      </w:r>
      <w:r w:rsidRPr="00A91AA7">
        <w:rPr>
          <w:rFonts w:ascii="Times New Roman" w:hAnsi="Times New Roman" w:cs="Times New Roman"/>
          <w:sz w:val="28"/>
          <w:szCs w:val="28"/>
          <w:lang w:eastAsia="ru-RU"/>
        </w:rPr>
        <w:t>Обеспечение системы образования муниципального района квалифицированными педагогическими кадрами, закрепление их в отрасли, улучшение качественных характеристик кадрового потенциала в целях эффективной профессиональной деятельности</w:t>
      </w:r>
    </w:p>
    <w:p w:rsidR="00376445" w:rsidRPr="00A91AA7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76445" w:rsidRPr="00A91AA7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91AA7">
        <w:rPr>
          <w:rFonts w:ascii="Times New Roman" w:hAnsi="Times New Roman" w:cs="Times New Roman"/>
          <w:sz w:val="28"/>
          <w:szCs w:val="28"/>
          <w:lang w:eastAsia="ru-RU"/>
        </w:rPr>
        <w:t>8. Совершенствование мер профессиональной поддержки молодых педагогов, направленных на их адаптацию, закрепление и профессиональное развитие</w:t>
      </w:r>
    </w:p>
    <w:p w:rsidR="00376445" w:rsidRPr="00A91AA7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76445" w:rsidRPr="00A91AA7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91AA7">
        <w:rPr>
          <w:rFonts w:ascii="Times New Roman" w:hAnsi="Times New Roman" w:cs="Times New Roman"/>
          <w:sz w:val="28"/>
          <w:szCs w:val="28"/>
          <w:lang w:eastAsia="ru-RU"/>
        </w:rPr>
        <w:t>9.  Поддержка и развитие системного внедрения и активного использования информационно-коммуникационных и современных образовательных технологий в системе образования муниципального района</w:t>
      </w:r>
    </w:p>
    <w:p w:rsidR="00376445" w:rsidRPr="00A91AA7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76445" w:rsidRPr="00A91AA7" w:rsidRDefault="00376445" w:rsidP="00C2051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91AA7">
        <w:rPr>
          <w:rFonts w:ascii="Times New Roman" w:hAnsi="Times New Roman" w:cs="Times New Roman"/>
          <w:sz w:val="28"/>
          <w:szCs w:val="28"/>
          <w:lang w:eastAsia="ru-RU"/>
        </w:rPr>
        <w:t>10. Создание условий для организации и проведения независимой оценки качества образовательной деятельности организаций муниципального района, осуществляющих образовательную деятельность</w:t>
      </w:r>
    </w:p>
    <w:p w:rsidR="00376445" w:rsidRPr="00A91AA7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76445" w:rsidRPr="00A91AA7" w:rsidRDefault="00376445" w:rsidP="00F51B7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91AA7">
        <w:rPr>
          <w:rFonts w:ascii="Times New Roman" w:hAnsi="Times New Roman" w:cs="Times New Roman"/>
          <w:sz w:val="28"/>
          <w:szCs w:val="28"/>
          <w:lang w:eastAsia="ru-RU"/>
        </w:rPr>
        <w:t>11. Повышение качества и доступности дополнительного образования для каждого ребенка.  Совершенствование технологий и содержания дополнительного образования детей, реализация программ дополнительного образования нового поколения; развитие форм внеучебной занятости обучающихся</w:t>
      </w:r>
    </w:p>
    <w:p w:rsidR="00376445" w:rsidRPr="00A91AA7" w:rsidRDefault="00376445" w:rsidP="00F51B7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76445" w:rsidRPr="00A91AA7" w:rsidRDefault="00376445" w:rsidP="00F51B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91AA7">
        <w:rPr>
          <w:rFonts w:ascii="Times New Roman" w:hAnsi="Times New Roman" w:cs="Times New Roman"/>
          <w:sz w:val="28"/>
          <w:szCs w:val="28"/>
          <w:lang w:eastAsia="ru-RU"/>
        </w:rPr>
        <w:t>12. Создание условий для воспитания гражданственности и патриотизма, духовных и нравственных ценностей детей и молодежи</w:t>
      </w:r>
    </w:p>
    <w:p w:rsidR="00376445" w:rsidRPr="00A91AA7" w:rsidRDefault="00376445" w:rsidP="00F51B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76445" w:rsidRPr="00A91AA7" w:rsidRDefault="00376445" w:rsidP="00F51B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91AA7">
        <w:rPr>
          <w:rFonts w:ascii="Times New Roman" w:hAnsi="Times New Roman" w:cs="Times New Roman"/>
          <w:sz w:val="28"/>
          <w:szCs w:val="28"/>
          <w:lang w:eastAsia="ru-RU"/>
        </w:rPr>
        <w:t>13. Развитие системы оздоровления и отдыха детей</w:t>
      </w:r>
    </w:p>
    <w:p w:rsidR="00376445" w:rsidRPr="00A91AA7" w:rsidRDefault="00376445" w:rsidP="00F51B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76445" w:rsidRPr="00A91AA7" w:rsidRDefault="00376445" w:rsidP="00F51B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91AA7">
        <w:rPr>
          <w:rFonts w:ascii="Times New Roman" w:hAnsi="Times New Roman" w:cs="Times New Roman"/>
          <w:sz w:val="28"/>
          <w:szCs w:val="28"/>
          <w:lang w:eastAsia="ru-RU"/>
        </w:rPr>
        <w:t>14. Создание условий для реализации всероссийского физкультурно-оздоровительного комплекса "ГТО"</w:t>
      </w:r>
    </w:p>
    <w:p w:rsidR="00376445" w:rsidRPr="00A91AA7" w:rsidRDefault="00376445" w:rsidP="00F51B7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76445" w:rsidRPr="00A91AA7" w:rsidRDefault="00376445" w:rsidP="00F51B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91AA7">
        <w:rPr>
          <w:rFonts w:ascii="Times New Roman" w:hAnsi="Times New Roman" w:cs="Times New Roman"/>
          <w:sz w:val="28"/>
          <w:szCs w:val="28"/>
          <w:lang w:eastAsia="ru-RU"/>
        </w:rPr>
        <w:t>15.  Развитие системы выявления, сопровождения и поддержки  талантливых и одаренных детей. Организация технического и экологического направлений образования обучающихся в рамках работы с одаренными детьми</w:t>
      </w:r>
    </w:p>
    <w:p w:rsidR="00376445" w:rsidRPr="00A91AA7" w:rsidRDefault="00376445" w:rsidP="00F51B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76445" w:rsidRPr="00A91AA7" w:rsidRDefault="00376445" w:rsidP="00F51B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91AA7">
        <w:rPr>
          <w:rFonts w:ascii="Times New Roman" w:hAnsi="Times New Roman" w:cs="Times New Roman"/>
          <w:sz w:val="28"/>
          <w:szCs w:val="28"/>
          <w:lang w:eastAsia="ru-RU"/>
        </w:rPr>
        <w:t xml:space="preserve">16. Совершенствование нормативно-правовой базы образования, приведение ее в соответствие с действующими требованиями федерального законодательства </w:t>
      </w:r>
    </w:p>
    <w:p w:rsidR="00376445" w:rsidRPr="00A91AA7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76445" w:rsidRPr="00A91AA7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91AA7">
        <w:rPr>
          <w:rFonts w:ascii="Times New Roman" w:hAnsi="Times New Roman" w:cs="Times New Roman"/>
          <w:sz w:val="28"/>
          <w:szCs w:val="28"/>
          <w:lang w:eastAsia="ru-RU"/>
        </w:rPr>
        <w:t xml:space="preserve">17. </w:t>
      </w:r>
      <w:r w:rsidRPr="00A91AA7">
        <w:t xml:space="preserve"> </w:t>
      </w:r>
      <w:r w:rsidRPr="00A91AA7">
        <w:rPr>
          <w:rFonts w:ascii="Times New Roman" w:hAnsi="Times New Roman" w:cs="Times New Roman"/>
          <w:sz w:val="28"/>
          <w:szCs w:val="28"/>
          <w:lang w:eastAsia="ru-RU"/>
        </w:rPr>
        <w:t>Совершенствование новых финансово-экономических механизмов в сфере образования муниципального района, повышение эффективности и результативности использования бюджетных средств</w:t>
      </w:r>
    </w:p>
    <w:p w:rsidR="00376445" w:rsidRPr="00A91AA7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76445" w:rsidRPr="00A91AA7" w:rsidRDefault="00376445" w:rsidP="00F51B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91AA7">
        <w:rPr>
          <w:rFonts w:ascii="Times New Roman" w:hAnsi="Times New Roman" w:cs="Times New Roman"/>
          <w:sz w:val="28"/>
          <w:szCs w:val="28"/>
          <w:lang w:eastAsia="ru-RU"/>
        </w:rPr>
        <w:t xml:space="preserve">18. Повышение эффективности  управления муниципальной системой образования. Повышение качества и доступности для населения муниципального района муниципальных услуг в сфере образования </w:t>
      </w:r>
    </w:p>
    <w:p w:rsidR="00376445" w:rsidRPr="00F21D3C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highlight w:val="yellow"/>
          <w:lang w:eastAsia="ru-RU"/>
        </w:rPr>
      </w:pPr>
    </w:p>
    <w:p w:rsidR="00376445" w:rsidRPr="00F21D3C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highlight w:val="yellow"/>
          <w:lang w:eastAsia="ru-RU"/>
        </w:rPr>
      </w:pPr>
    </w:p>
    <w:p w:rsidR="00376445" w:rsidRPr="00F21D3C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highlight w:val="yellow"/>
          <w:lang w:eastAsia="ru-RU"/>
        </w:rPr>
      </w:pPr>
    </w:p>
    <w:p w:rsidR="00376445" w:rsidRPr="00F21D3C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highlight w:val="yellow"/>
          <w:lang w:eastAsia="ru-RU"/>
        </w:rPr>
      </w:pPr>
    </w:p>
    <w:p w:rsidR="00376445" w:rsidRPr="00F21D3C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highlight w:val="yellow"/>
          <w:lang w:eastAsia="ru-RU"/>
        </w:rPr>
      </w:pPr>
    </w:p>
    <w:p w:rsidR="00376445" w:rsidRPr="00F21D3C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highlight w:val="yellow"/>
          <w:lang w:eastAsia="ru-RU"/>
        </w:rPr>
      </w:pPr>
    </w:p>
    <w:p w:rsidR="00376445" w:rsidRPr="00F21D3C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highlight w:val="yellow"/>
          <w:lang w:eastAsia="ru-RU"/>
        </w:rPr>
      </w:pPr>
    </w:p>
    <w:p w:rsidR="00376445" w:rsidRPr="00F21D3C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highlight w:val="yellow"/>
          <w:lang w:eastAsia="ru-RU"/>
        </w:rPr>
      </w:pPr>
    </w:p>
    <w:p w:rsidR="00376445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highlight w:val="yellow"/>
          <w:lang w:eastAsia="ru-RU"/>
        </w:rPr>
      </w:pPr>
    </w:p>
    <w:p w:rsidR="00376445" w:rsidRPr="00F21D3C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highlight w:val="yellow"/>
          <w:lang w:eastAsia="ru-RU"/>
        </w:rPr>
      </w:pPr>
    </w:p>
    <w:p w:rsidR="00376445" w:rsidRPr="00F21D3C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highlight w:val="yellow"/>
          <w:lang w:eastAsia="ru-RU"/>
        </w:rPr>
      </w:pPr>
    </w:p>
    <w:p w:rsidR="00376445" w:rsidRPr="00F21D3C" w:rsidRDefault="00376445" w:rsidP="00261CE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highlight w:val="yellow"/>
          <w:lang w:eastAsia="ru-RU"/>
        </w:rPr>
      </w:pPr>
    </w:p>
    <w:p w:rsidR="00376445" w:rsidRPr="00F21D3C" w:rsidRDefault="00376445" w:rsidP="000B2B9E">
      <w:pPr>
        <w:spacing w:after="0" w:line="240" w:lineRule="exact"/>
        <w:jc w:val="both"/>
        <w:rPr>
          <w:rFonts w:ascii="Times New Roman" w:hAnsi="Times New Roman" w:cs="Times New Roman"/>
          <w:sz w:val="28"/>
          <w:szCs w:val="28"/>
          <w:highlight w:val="yellow"/>
          <w:lang w:eastAsia="ru-RU"/>
        </w:rPr>
      </w:pPr>
    </w:p>
    <w:p w:rsidR="00376445" w:rsidRPr="00F21D3C" w:rsidRDefault="00376445" w:rsidP="000B2B9E">
      <w:pPr>
        <w:spacing w:after="0" w:line="240" w:lineRule="exact"/>
        <w:jc w:val="both"/>
        <w:rPr>
          <w:rFonts w:ascii="Times New Roman" w:hAnsi="Times New Roman" w:cs="Times New Roman"/>
          <w:sz w:val="28"/>
          <w:szCs w:val="28"/>
          <w:highlight w:val="yellow"/>
          <w:lang w:eastAsia="ru-RU"/>
        </w:rPr>
      </w:pPr>
    </w:p>
    <w:p w:rsidR="00376445" w:rsidRPr="00F21D3C" w:rsidRDefault="00376445" w:rsidP="000B2B9E">
      <w:pPr>
        <w:spacing w:after="0" w:line="240" w:lineRule="exact"/>
        <w:jc w:val="both"/>
        <w:rPr>
          <w:rFonts w:ascii="Times New Roman" w:hAnsi="Times New Roman" w:cs="Times New Roman"/>
          <w:b/>
          <w:bCs/>
          <w:sz w:val="28"/>
          <w:szCs w:val="28"/>
          <w:highlight w:val="yellow"/>
        </w:rPr>
      </w:pPr>
    </w:p>
    <w:p w:rsidR="00376445" w:rsidRPr="00B86940" w:rsidRDefault="00376445" w:rsidP="00127286">
      <w:pPr>
        <w:spacing w:after="0" w:line="240" w:lineRule="exac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86940">
        <w:rPr>
          <w:rFonts w:ascii="Times New Roman" w:hAnsi="Times New Roman" w:cs="Times New Roman"/>
          <w:b/>
          <w:bCs/>
          <w:sz w:val="28"/>
          <w:szCs w:val="28"/>
        </w:rPr>
        <w:t>МЕРОПРИЯТИЯ</w:t>
      </w:r>
    </w:p>
    <w:p w:rsidR="00376445" w:rsidRPr="00B86940" w:rsidRDefault="00376445" w:rsidP="00127286">
      <w:pPr>
        <w:spacing w:after="0" w:line="240" w:lineRule="exac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86940">
        <w:rPr>
          <w:rFonts w:ascii="Times New Roman" w:hAnsi="Times New Roman" w:cs="Times New Roman"/>
          <w:b/>
          <w:bCs/>
          <w:sz w:val="28"/>
          <w:szCs w:val="28"/>
        </w:rPr>
        <w:t>по реализации основных направлений деятельности Управления образования администрации муниципального района имени Лазо в 2017г.</w:t>
      </w:r>
    </w:p>
    <w:p w:rsidR="00376445" w:rsidRPr="00B86940" w:rsidRDefault="00376445" w:rsidP="003F567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376445" w:rsidRPr="00B86940" w:rsidRDefault="00376445" w:rsidP="00B55019">
      <w:pPr>
        <w:pStyle w:val="10"/>
        <w:spacing w:before="0" w:line="240" w:lineRule="exact"/>
        <w:jc w:val="both"/>
      </w:pPr>
      <w:bookmarkStart w:id="8" w:name="_Toc249702306"/>
      <w:bookmarkStart w:id="9" w:name="_Toc249702421"/>
      <w:bookmarkStart w:id="10" w:name="_Toc315090028"/>
      <w:bookmarkStart w:id="11" w:name="_Toc315095377"/>
      <w:bookmarkStart w:id="12" w:name="_Toc349231679"/>
      <w:bookmarkStart w:id="13" w:name="_Toc472697013"/>
      <w:r w:rsidRPr="00B86940">
        <w:t>1. Вопросы для рассмотрения на заседаниях Собрания депутатов</w:t>
      </w:r>
      <w:bookmarkEnd w:id="8"/>
      <w:bookmarkEnd w:id="9"/>
      <w:r w:rsidRPr="00B86940">
        <w:t xml:space="preserve"> муниципального района имени Лазо</w:t>
      </w:r>
      <w:bookmarkEnd w:id="10"/>
      <w:bookmarkEnd w:id="11"/>
      <w:bookmarkEnd w:id="12"/>
      <w:bookmarkEnd w:id="13"/>
    </w:p>
    <w:p w:rsidR="00376445" w:rsidRPr="00B86940" w:rsidRDefault="00376445" w:rsidP="00BA4D88">
      <w:pPr>
        <w:spacing w:after="0" w:line="240" w:lineRule="auto"/>
        <w:jc w:val="both"/>
        <w:outlineLvl w:val="3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9887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59"/>
        <w:gridCol w:w="5577"/>
        <w:gridCol w:w="2551"/>
      </w:tblGrid>
      <w:tr w:rsidR="00376445" w:rsidRPr="00B86940" w:rsidTr="00911703">
        <w:tc>
          <w:tcPr>
            <w:tcW w:w="1759" w:type="dxa"/>
          </w:tcPr>
          <w:p w:rsidR="00376445" w:rsidRPr="00B86940" w:rsidRDefault="00376445" w:rsidP="00BA4D8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8694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дата</w:t>
            </w:r>
          </w:p>
          <w:p w:rsidR="00376445" w:rsidRPr="00B86940" w:rsidRDefault="00376445" w:rsidP="00BA4D8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577" w:type="dxa"/>
          </w:tcPr>
          <w:p w:rsidR="00376445" w:rsidRPr="00B86940" w:rsidRDefault="00376445" w:rsidP="00BA4D8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8694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наименование вопроса, мероприятия</w:t>
            </w:r>
          </w:p>
        </w:tc>
        <w:tc>
          <w:tcPr>
            <w:tcW w:w="2551" w:type="dxa"/>
          </w:tcPr>
          <w:p w:rsidR="00376445" w:rsidRPr="00B86940" w:rsidRDefault="00376445" w:rsidP="00BA4D8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8694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ответственный</w:t>
            </w:r>
          </w:p>
          <w:p w:rsidR="00376445" w:rsidRPr="00B86940" w:rsidRDefault="00376445" w:rsidP="00BA4D8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76445" w:rsidRPr="00F21D3C" w:rsidTr="00911703">
        <w:tc>
          <w:tcPr>
            <w:tcW w:w="1759" w:type="dxa"/>
          </w:tcPr>
          <w:p w:rsidR="00376445" w:rsidRPr="00FF2553" w:rsidRDefault="00376445" w:rsidP="00B869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апрель</w:t>
            </w:r>
          </w:p>
        </w:tc>
        <w:tc>
          <w:tcPr>
            <w:tcW w:w="5577" w:type="dxa"/>
          </w:tcPr>
          <w:p w:rsidR="00376445" w:rsidRPr="00FF2553" w:rsidRDefault="00376445" w:rsidP="00B869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Об организации каникулярного отдыха в муниципальном районе имени Лазо</w:t>
            </w:r>
          </w:p>
        </w:tc>
        <w:tc>
          <w:tcPr>
            <w:tcW w:w="2551" w:type="dxa"/>
          </w:tcPr>
          <w:p w:rsidR="00376445" w:rsidRPr="00FF2553" w:rsidRDefault="00376445" w:rsidP="00B869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О.М. Абдулин,</w:t>
            </w:r>
          </w:p>
          <w:p w:rsidR="00376445" w:rsidRPr="00FF2553" w:rsidRDefault="00376445" w:rsidP="00B869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</w:p>
        </w:tc>
      </w:tr>
      <w:tr w:rsidR="00376445" w:rsidRPr="00F21D3C" w:rsidTr="00911703">
        <w:tc>
          <w:tcPr>
            <w:tcW w:w="1759" w:type="dxa"/>
          </w:tcPr>
          <w:p w:rsidR="00376445" w:rsidRPr="00FF2553" w:rsidRDefault="00376445" w:rsidP="00B869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июль</w:t>
            </w:r>
          </w:p>
        </w:tc>
        <w:tc>
          <w:tcPr>
            <w:tcW w:w="5577" w:type="dxa"/>
          </w:tcPr>
          <w:p w:rsidR="00376445" w:rsidRPr="00FF2553" w:rsidRDefault="00376445" w:rsidP="00B869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О доступности образовательных услуг детям с ограниченными возможностями здоровья и инвалидностью в муниципальном районе имени Лазо</w:t>
            </w:r>
          </w:p>
        </w:tc>
        <w:tc>
          <w:tcPr>
            <w:tcW w:w="2551" w:type="dxa"/>
          </w:tcPr>
          <w:p w:rsidR="00376445" w:rsidRPr="00FF2553" w:rsidRDefault="00376445" w:rsidP="00B869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О.М. Абдулин,</w:t>
            </w:r>
          </w:p>
          <w:p w:rsidR="00376445" w:rsidRPr="00FF2553" w:rsidRDefault="00376445" w:rsidP="00B869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Г.И. Шевченко</w:t>
            </w:r>
          </w:p>
        </w:tc>
      </w:tr>
    </w:tbl>
    <w:p w:rsidR="00376445" w:rsidRPr="00F21D3C" w:rsidRDefault="00376445" w:rsidP="00B55019">
      <w:pPr>
        <w:pStyle w:val="10"/>
        <w:spacing w:before="0" w:line="240" w:lineRule="exact"/>
        <w:jc w:val="both"/>
        <w:rPr>
          <w:highlight w:val="yellow"/>
        </w:rPr>
      </w:pPr>
      <w:bookmarkStart w:id="14" w:name="_Toc315090032"/>
      <w:bookmarkStart w:id="15" w:name="_Toc315095381"/>
      <w:bookmarkStart w:id="16" w:name="_Toc249702310"/>
      <w:bookmarkStart w:id="17" w:name="_Toc249702425"/>
      <w:bookmarkStart w:id="18" w:name="_Toc349231680"/>
    </w:p>
    <w:p w:rsidR="00376445" w:rsidRPr="00B86940" w:rsidRDefault="00376445" w:rsidP="00B55019">
      <w:pPr>
        <w:pStyle w:val="10"/>
        <w:spacing w:before="0" w:line="240" w:lineRule="exact"/>
        <w:jc w:val="both"/>
      </w:pPr>
      <w:bookmarkStart w:id="19" w:name="_Toc472697014"/>
      <w:r w:rsidRPr="00B86940">
        <w:t>2. Вопросы для рассмотрения на заседаниях коллегии при главе муниципального района</w:t>
      </w:r>
      <w:bookmarkEnd w:id="14"/>
      <w:bookmarkEnd w:id="15"/>
      <w:bookmarkEnd w:id="16"/>
      <w:bookmarkEnd w:id="17"/>
      <w:bookmarkEnd w:id="18"/>
      <w:bookmarkEnd w:id="19"/>
    </w:p>
    <w:p w:rsidR="00376445" w:rsidRPr="00F21D3C" w:rsidRDefault="00376445" w:rsidP="00BA4D88">
      <w:pPr>
        <w:tabs>
          <w:tab w:val="left" w:pos="7020"/>
        </w:tabs>
        <w:spacing w:after="0" w:line="240" w:lineRule="auto"/>
        <w:rPr>
          <w:rFonts w:ascii="Times New Roman" w:hAnsi="Times New Roman" w:cs="Times New Roman"/>
          <w:sz w:val="28"/>
          <w:szCs w:val="28"/>
          <w:highlight w:val="yellow"/>
          <w:lang w:eastAsia="ru-RU"/>
        </w:rPr>
      </w:pPr>
    </w:p>
    <w:tbl>
      <w:tblPr>
        <w:tblW w:w="9887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63"/>
        <w:gridCol w:w="5673"/>
        <w:gridCol w:w="2551"/>
      </w:tblGrid>
      <w:tr w:rsidR="00376445" w:rsidRPr="00F21D3C" w:rsidTr="00911703">
        <w:tc>
          <w:tcPr>
            <w:tcW w:w="1663" w:type="dxa"/>
          </w:tcPr>
          <w:p w:rsidR="00376445" w:rsidRPr="00345162" w:rsidRDefault="00376445" w:rsidP="00BA4D8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516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дата</w:t>
            </w:r>
          </w:p>
        </w:tc>
        <w:tc>
          <w:tcPr>
            <w:tcW w:w="5673" w:type="dxa"/>
          </w:tcPr>
          <w:p w:rsidR="00376445" w:rsidRPr="00345162" w:rsidRDefault="00376445" w:rsidP="00BA4D8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516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наименование вопроса, мероприятия</w:t>
            </w:r>
          </w:p>
        </w:tc>
        <w:tc>
          <w:tcPr>
            <w:tcW w:w="2551" w:type="dxa"/>
          </w:tcPr>
          <w:p w:rsidR="00376445" w:rsidRPr="00345162" w:rsidRDefault="00376445" w:rsidP="00BA4D8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516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ответственный</w:t>
            </w:r>
          </w:p>
        </w:tc>
      </w:tr>
      <w:tr w:rsidR="00376445" w:rsidRPr="00F21D3C" w:rsidTr="00911703">
        <w:tc>
          <w:tcPr>
            <w:tcW w:w="1663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июнь</w:t>
            </w:r>
          </w:p>
        </w:tc>
        <w:tc>
          <w:tcPr>
            <w:tcW w:w="5673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О подготовке образовательных организаций муниципального района имени Лазо к 2017-2018 учебному году</w:t>
            </w:r>
          </w:p>
        </w:tc>
        <w:tc>
          <w:tcPr>
            <w:tcW w:w="2551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О.М. Абдулин,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И.Г. Наумова,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Н.С. Сабаева</w:t>
            </w:r>
          </w:p>
        </w:tc>
      </w:tr>
      <w:tr w:rsidR="00376445" w:rsidRPr="00F21D3C" w:rsidTr="00911703">
        <w:tc>
          <w:tcPr>
            <w:tcW w:w="1663" w:type="dxa"/>
          </w:tcPr>
          <w:p w:rsidR="00376445" w:rsidRPr="00FF2553" w:rsidRDefault="00376445" w:rsidP="00B869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декабрь</w:t>
            </w:r>
          </w:p>
        </w:tc>
        <w:tc>
          <w:tcPr>
            <w:tcW w:w="5673" w:type="dxa"/>
          </w:tcPr>
          <w:p w:rsidR="00376445" w:rsidRPr="00FF2553" w:rsidRDefault="00376445" w:rsidP="00B869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Развитие системного внедрения и активного использования информационно-коммуникационных технологий в системе образования муниципального района имени Лазо</w:t>
            </w:r>
          </w:p>
        </w:tc>
        <w:tc>
          <w:tcPr>
            <w:tcW w:w="2551" w:type="dxa"/>
          </w:tcPr>
          <w:p w:rsidR="00376445" w:rsidRPr="00FF2553" w:rsidRDefault="00376445" w:rsidP="00B869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О.М. Абдулин,</w:t>
            </w:r>
          </w:p>
          <w:p w:rsidR="00376445" w:rsidRPr="00FF2553" w:rsidRDefault="00376445" w:rsidP="00B869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Д.Г. Черепанов</w:t>
            </w:r>
          </w:p>
        </w:tc>
      </w:tr>
    </w:tbl>
    <w:p w:rsidR="00376445" w:rsidRDefault="00376445" w:rsidP="00345162">
      <w:pPr>
        <w:pStyle w:val="10"/>
        <w:spacing w:before="0" w:line="240" w:lineRule="auto"/>
        <w:jc w:val="left"/>
        <w:rPr>
          <w:highlight w:val="yellow"/>
        </w:rPr>
      </w:pPr>
      <w:bookmarkStart w:id="20" w:name="_Toc349231682"/>
      <w:bookmarkStart w:id="21" w:name="_Toc378004370"/>
      <w:bookmarkStart w:id="22" w:name="_Toc249702311"/>
      <w:bookmarkStart w:id="23" w:name="_Toc249702426"/>
      <w:bookmarkStart w:id="24" w:name="_Toc315090034"/>
      <w:bookmarkStart w:id="25" w:name="_Toc315095383"/>
    </w:p>
    <w:p w:rsidR="00376445" w:rsidRDefault="00376445" w:rsidP="00345162">
      <w:pPr>
        <w:pStyle w:val="10"/>
        <w:spacing w:before="0" w:line="240" w:lineRule="auto"/>
        <w:jc w:val="left"/>
        <w:rPr>
          <w:bCs w:val="0"/>
          <w:kern w:val="0"/>
          <w:lang w:eastAsia="en-US"/>
        </w:rPr>
      </w:pPr>
      <w:bookmarkStart w:id="26" w:name="_Toc472697015"/>
      <w:r w:rsidRPr="00345162">
        <w:t xml:space="preserve">3. </w:t>
      </w:r>
      <w:r>
        <w:rPr>
          <w:bCs w:val="0"/>
          <w:kern w:val="0"/>
          <w:lang w:eastAsia="en-US"/>
        </w:rPr>
        <w:t>Совещание</w:t>
      </w:r>
      <w:r w:rsidRPr="00345162">
        <w:rPr>
          <w:bCs w:val="0"/>
          <w:kern w:val="0"/>
          <w:lang w:eastAsia="en-US"/>
        </w:rPr>
        <w:t xml:space="preserve"> при главе муниципального района</w:t>
      </w:r>
      <w:bookmarkEnd w:id="26"/>
    </w:p>
    <w:p w:rsidR="00376445" w:rsidRDefault="00376445" w:rsidP="00345162">
      <w:pPr>
        <w:pStyle w:val="10"/>
        <w:spacing w:before="0" w:line="240" w:lineRule="auto"/>
        <w:jc w:val="left"/>
        <w:rPr>
          <w:bCs w:val="0"/>
          <w:kern w:val="0"/>
          <w:lang w:eastAsia="en-US"/>
        </w:rPr>
      </w:pPr>
    </w:p>
    <w:tbl>
      <w:tblPr>
        <w:tblW w:w="9927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27"/>
        <w:gridCol w:w="5940"/>
        <w:gridCol w:w="2160"/>
      </w:tblGrid>
      <w:tr w:rsidR="00376445" w:rsidRPr="00F21D3C" w:rsidTr="008A79C2">
        <w:tc>
          <w:tcPr>
            <w:tcW w:w="1827" w:type="dxa"/>
          </w:tcPr>
          <w:p w:rsidR="00376445" w:rsidRPr="00345162" w:rsidRDefault="00376445" w:rsidP="00345162">
            <w:pPr>
              <w:spacing w:after="0" w:line="240" w:lineRule="auto"/>
              <w:jc w:val="both"/>
              <w:outlineLvl w:val="3"/>
              <w:rPr>
                <w:rFonts w:ascii="Times New Roman" w:eastAsia="MS Mincho" w:hAnsi="Times New Roman" w:cs="Times New Roman"/>
                <w:sz w:val="28"/>
                <w:szCs w:val="28"/>
                <w:lang w:eastAsia="ru-RU"/>
              </w:rPr>
            </w:pPr>
            <w:r w:rsidRPr="00345162">
              <w:rPr>
                <w:rFonts w:ascii="Times New Roman" w:eastAsia="MS Mincho" w:hAnsi="Times New Roman" w:cs="Times New Roman"/>
                <w:sz w:val="28"/>
                <w:szCs w:val="28"/>
                <w:lang w:eastAsia="ru-RU"/>
              </w:rPr>
              <w:t>дата</w:t>
            </w:r>
          </w:p>
        </w:tc>
        <w:tc>
          <w:tcPr>
            <w:tcW w:w="5940" w:type="dxa"/>
          </w:tcPr>
          <w:p w:rsidR="00376445" w:rsidRPr="00345162" w:rsidRDefault="00376445" w:rsidP="00345162">
            <w:pPr>
              <w:spacing w:after="0" w:line="240" w:lineRule="auto"/>
              <w:jc w:val="both"/>
              <w:outlineLvl w:val="3"/>
              <w:rPr>
                <w:rFonts w:ascii="Times New Roman" w:eastAsia="MS Mincho" w:hAnsi="Times New Roman" w:cs="Times New Roman"/>
                <w:sz w:val="28"/>
                <w:szCs w:val="28"/>
                <w:lang w:eastAsia="ru-RU"/>
              </w:rPr>
            </w:pPr>
            <w:r w:rsidRPr="00345162">
              <w:rPr>
                <w:rFonts w:ascii="Times New Roman" w:eastAsia="MS Mincho" w:hAnsi="Times New Roman" w:cs="Times New Roman"/>
                <w:sz w:val="28"/>
                <w:szCs w:val="28"/>
                <w:lang w:eastAsia="ru-RU"/>
              </w:rPr>
              <w:t>рассматриваемые вопросы</w:t>
            </w:r>
          </w:p>
        </w:tc>
        <w:tc>
          <w:tcPr>
            <w:tcW w:w="2160" w:type="dxa"/>
          </w:tcPr>
          <w:p w:rsidR="00376445" w:rsidRPr="00345162" w:rsidRDefault="00376445" w:rsidP="00345162">
            <w:pPr>
              <w:spacing w:after="0" w:line="240" w:lineRule="auto"/>
              <w:jc w:val="center"/>
              <w:outlineLvl w:val="3"/>
              <w:rPr>
                <w:rFonts w:ascii="Times New Roman" w:eastAsia="MS Mincho" w:hAnsi="Times New Roman" w:cs="Times New Roman"/>
                <w:sz w:val="28"/>
                <w:szCs w:val="28"/>
                <w:lang w:eastAsia="ru-RU"/>
              </w:rPr>
            </w:pPr>
            <w:r w:rsidRPr="00345162">
              <w:rPr>
                <w:rFonts w:ascii="Times New Roman" w:eastAsia="MS Mincho" w:hAnsi="Times New Roman" w:cs="Times New Roman"/>
                <w:sz w:val="28"/>
                <w:szCs w:val="28"/>
                <w:lang w:eastAsia="ru-RU"/>
              </w:rPr>
              <w:t>Ответственный</w:t>
            </w:r>
          </w:p>
          <w:p w:rsidR="00376445" w:rsidRPr="00345162" w:rsidRDefault="00376445" w:rsidP="00345162">
            <w:pPr>
              <w:spacing w:after="0" w:line="240" w:lineRule="auto"/>
              <w:jc w:val="center"/>
              <w:outlineLvl w:val="3"/>
              <w:rPr>
                <w:rFonts w:ascii="Times New Roman" w:eastAsia="MS Mincho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76445" w:rsidRPr="00FF2553" w:rsidTr="008A79C2">
        <w:tc>
          <w:tcPr>
            <w:tcW w:w="1827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5940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О совершенствовании организации и безопасности питания школьников</w:t>
            </w:r>
          </w:p>
        </w:tc>
        <w:tc>
          <w:tcPr>
            <w:tcW w:w="2160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О.М. Абдулин,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В.О. Комаренко</w:t>
            </w:r>
          </w:p>
        </w:tc>
      </w:tr>
    </w:tbl>
    <w:p w:rsidR="00376445" w:rsidRPr="00345162" w:rsidRDefault="00376445" w:rsidP="0026220F">
      <w:pPr>
        <w:pStyle w:val="10"/>
        <w:spacing w:line="240" w:lineRule="exact"/>
        <w:jc w:val="left"/>
      </w:pPr>
      <w:bookmarkStart w:id="27" w:name="_Toc472697016"/>
      <w:r w:rsidRPr="00345162">
        <w:t>4. Совещания при заместителе главы администрации муниципального района</w:t>
      </w:r>
      <w:bookmarkEnd w:id="20"/>
      <w:bookmarkEnd w:id="21"/>
      <w:r w:rsidRPr="00345162">
        <w:t xml:space="preserve"> по социальным вопросам</w:t>
      </w:r>
      <w:bookmarkEnd w:id="27"/>
    </w:p>
    <w:p w:rsidR="00376445" w:rsidRPr="00345162" w:rsidRDefault="00376445" w:rsidP="00A879C2">
      <w:pPr>
        <w:keepNext/>
        <w:spacing w:after="0" w:line="240" w:lineRule="auto"/>
        <w:outlineLvl w:val="0"/>
        <w:rPr>
          <w:rFonts w:ascii="Times New Roman" w:hAnsi="Times New Roman" w:cs="Times New Roman"/>
          <w:b/>
          <w:bCs/>
          <w:kern w:val="32"/>
          <w:sz w:val="28"/>
          <w:szCs w:val="28"/>
          <w:lang w:eastAsia="ru-RU"/>
        </w:rPr>
      </w:pPr>
    </w:p>
    <w:tbl>
      <w:tblPr>
        <w:tblW w:w="9927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27"/>
        <w:gridCol w:w="5940"/>
        <w:gridCol w:w="2160"/>
      </w:tblGrid>
      <w:tr w:rsidR="00376445" w:rsidRPr="00345162">
        <w:tc>
          <w:tcPr>
            <w:tcW w:w="1827" w:type="dxa"/>
          </w:tcPr>
          <w:p w:rsidR="00376445" w:rsidRPr="00345162" w:rsidRDefault="00376445" w:rsidP="004675CF">
            <w:pPr>
              <w:spacing w:after="0" w:line="240" w:lineRule="auto"/>
              <w:jc w:val="both"/>
              <w:outlineLvl w:val="3"/>
              <w:rPr>
                <w:rFonts w:ascii="Times New Roman" w:eastAsia="MS Mincho" w:hAnsi="Times New Roman" w:cs="Times New Roman"/>
                <w:sz w:val="28"/>
                <w:szCs w:val="28"/>
                <w:lang w:eastAsia="ru-RU"/>
              </w:rPr>
            </w:pPr>
            <w:r w:rsidRPr="00345162">
              <w:rPr>
                <w:rFonts w:ascii="Times New Roman" w:eastAsia="MS Mincho" w:hAnsi="Times New Roman" w:cs="Times New Roman"/>
                <w:sz w:val="28"/>
                <w:szCs w:val="28"/>
                <w:lang w:eastAsia="ru-RU"/>
              </w:rPr>
              <w:t>дата</w:t>
            </w:r>
          </w:p>
        </w:tc>
        <w:tc>
          <w:tcPr>
            <w:tcW w:w="5940" w:type="dxa"/>
          </w:tcPr>
          <w:p w:rsidR="00376445" w:rsidRPr="00345162" w:rsidRDefault="00376445" w:rsidP="004675CF">
            <w:pPr>
              <w:spacing w:after="0" w:line="240" w:lineRule="auto"/>
              <w:jc w:val="both"/>
              <w:outlineLvl w:val="3"/>
              <w:rPr>
                <w:rFonts w:ascii="Times New Roman" w:eastAsia="MS Mincho" w:hAnsi="Times New Roman" w:cs="Times New Roman"/>
                <w:sz w:val="28"/>
                <w:szCs w:val="28"/>
                <w:lang w:eastAsia="ru-RU"/>
              </w:rPr>
            </w:pPr>
            <w:r w:rsidRPr="00345162">
              <w:rPr>
                <w:rFonts w:ascii="Times New Roman" w:eastAsia="MS Mincho" w:hAnsi="Times New Roman" w:cs="Times New Roman"/>
                <w:sz w:val="28"/>
                <w:szCs w:val="28"/>
                <w:lang w:eastAsia="ru-RU"/>
              </w:rPr>
              <w:t>рассматриваемые вопросы</w:t>
            </w:r>
          </w:p>
        </w:tc>
        <w:tc>
          <w:tcPr>
            <w:tcW w:w="2160" w:type="dxa"/>
          </w:tcPr>
          <w:p w:rsidR="00376445" w:rsidRPr="00345162" w:rsidRDefault="00376445" w:rsidP="00950DAA">
            <w:pPr>
              <w:spacing w:after="0" w:line="240" w:lineRule="auto"/>
              <w:jc w:val="center"/>
              <w:outlineLvl w:val="3"/>
              <w:rPr>
                <w:rFonts w:ascii="Times New Roman" w:eastAsia="MS Mincho" w:hAnsi="Times New Roman" w:cs="Times New Roman"/>
                <w:sz w:val="28"/>
                <w:szCs w:val="28"/>
                <w:lang w:eastAsia="ru-RU"/>
              </w:rPr>
            </w:pPr>
            <w:r w:rsidRPr="00345162">
              <w:rPr>
                <w:rFonts w:ascii="Times New Roman" w:eastAsia="MS Mincho" w:hAnsi="Times New Roman" w:cs="Times New Roman"/>
                <w:sz w:val="28"/>
                <w:szCs w:val="28"/>
                <w:lang w:eastAsia="ru-RU"/>
              </w:rPr>
              <w:t>Ответственный</w:t>
            </w:r>
          </w:p>
          <w:p w:rsidR="00376445" w:rsidRPr="00345162" w:rsidRDefault="00376445" w:rsidP="00950DAA">
            <w:pPr>
              <w:spacing w:after="0" w:line="240" w:lineRule="auto"/>
              <w:jc w:val="center"/>
              <w:outlineLvl w:val="3"/>
              <w:rPr>
                <w:rFonts w:ascii="Times New Roman" w:eastAsia="MS Mincho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76445" w:rsidRPr="00F21D3C">
        <w:tc>
          <w:tcPr>
            <w:tcW w:w="1827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март, май, июнь, июль, сентябрь, октябрь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декабрь</w:t>
            </w: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5940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Заседания Совета по организации каникулярного отдыха, оздоровления и занятости детей в муниципальном районе имени Лазо</w:t>
            </w:r>
          </w:p>
        </w:tc>
        <w:tc>
          <w:tcPr>
            <w:tcW w:w="2160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</w:p>
        </w:tc>
      </w:tr>
      <w:tr w:rsidR="00376445" w:rsidRPr="00F21D3C">
        <w:tc>
          <w:tcPr>
            <w:tcW w:w="1827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5940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О состоянии кадрового ресурса в ОО муниципального района и задачи до 2018 года</w:t>
            </w:r>
          </w:p>
        </w:tc>
        <w:tc>
          <w:tcPr>
            <w:tcW w:w="2160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О.М. Абдулин,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С.А. Азон</w:t>
            </w:r>
          </w:p>
        </w:tc>
      </w:tr>
      <w:tr w:rsidR="00376445" w:rsidRPr="00F21D3C">
        <w:tc>
          <w:tcPr>
            <w:tcW w:w="1827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5940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Независимая оценка качества образования 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как  инструмент развития образовательной организации</w:t>
            </w:r>
          </w:p>
        </w:tc>
        <w:tc>
          <w:tcPr>
            <w:tcW w:w="2160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О.М. Абдулин,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А.С. Соловьева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76445" w:rsidRPr="00F21D3C" w:rsidRDefault="00376445" w:rsidP="00A61B81">
      <w:pPr>
        <w:pStyle w:val="10"/>
        <w:spacing w:before="0" w:line="240" w:lineRule="exact"/>
        <w:jc w:val="both"/>
        <w:rPr>
          <w:highlight w:val="yellow"/>
        </w:rPr>
      </w:pPr>
      <w:bookmarkStart w:id="28" w:name="_Toc349231683"/>
    </w:p>
    <w:p w:rsidR="00376445" w:rsidRPr="00A12AC6" w:rsidRDefault="00376445" w:rsidP="00A61B81">
      <w:pPr>
        <w:pStyle w:val="10"/>
        <w:spacing w:before="0" w:line="240" w:lineRule="exact"/>
        <w:jc w:val="both"/>
      </w:pPr>
      <w:bookmarkStart w:id="29" w:name="_Toc472697017"/>
      <w:r w:rsidRPr="00A12AC6">
        <w:t>5. Предложения по принятию нормативных правовых актов для улучшения деятельности</w:t>
      </w:r>
      <w:bookmarkEnd w:id="28"/>
      <w:bookmarkEnd w:id="29"/>
    </w:p>
    <w:p w:rsidR="00376445" w:rsidRPr="00A12AC6" w:rsidRDefault="00376445" w:rsidP="00FE2C49">
      <w:pPr>
        <w:tabs>
          <w:tab w:val="left" w:pos="7020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9887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59"/>
        <w:gridCol w:w="5567"/>
        <w:gridCol w:w="2261"/>
      </w:tblGrid>
      <w:tr w:rsidR="00376445" w:rsidRPr="00A12AC6" w:rsidTr="004C148D">
        <w:tc>
          <w:tcPr>
            <w:tcW w:w="2059" w:type="dxa"/>
          </w:tcPr>
          <w:p w:rsidR="00376445" w:rsidRPr="00A12AC6" w:rsidRDefault="00376445" w:rsidP="005B5F1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12AC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дата</w:t>
            </w:r>
          </w:p>
        </w:tc>
        <w:tc>
          <w:tcPr>
            <w:tcW w:w="5567" w:type="dxa"/>
          </w:tcPr>
          <w:p w:rsidR="00376445" w:rsidRPr="00A12AC6" w:rsidRDefault="00376445" w:rsidP="005B5F1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12AC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наименование вопроса, мероприятия</w:t>
            </w:r>
          </w:p>
        </w:tc>
        <w:tc>
          <w:tcPr>
            <w:tcW w:w="2261" w:type="dxa"/>
          </w:tcPr>
          <w:p w:rsidR="00376445" w:rsidRPr="00A12AC6" w:rsidRDefault="00376445" w:rsidP="005B5F1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12AC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Ответственный</w:t>
            </w:r>
          </w:p>
          <w:p w:rsidR="00376445" w:rsidRPr="00A12AC6" w:rsidRDefault="00376445" w:rsidP="005B5F1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76445" w:rsidRPr="00A12AC6" w:rsidTr="004C148D">
        <w:tc>
          <w:tcPr>
            <w:tcW w:w="2059" w:type="dxa"/>
          </w:tcPr>
          <w:p w:rsidR="00376445" w:rsidRPr="00A12AC6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12AC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67" w:type="dxa"/>
          </w:tcPr>
          <w:p w:rsidR="00376445" w:rsidRPr="00A12AC6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12AC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Приведение нормативно-правовых актов по оплате труда в соответствие с действующим законодательством и рекомендациями  МОиН ХК</w:t>
            </w:r>
          </w:p>
        </w:tc>
        <w:tc>
          <w:tcPr>
            <w:tcW w:w="2261" w:type="dxa"/>
          </w:tcPr>
          <w:p w:rsidR="00376445" w:rsidRPr="00A12AC6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12AC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Н.Е. Ильюшина</w:t>
            </w:r>
          </w:p>
        </w:tc>
      </w:tr>
      <w:tr w:rsidR="00376445" w:rsidRPr="00F21D3C" w:rsidTr="004C148D">
        <w:tc>
          <w:tcPr>
            <w:tcW w:w="2059" w:type="dxa"/>
          </w:tcPr>
          <w:p w:rsidR="00376445" w:rsidRPr="00F21D3C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092A88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>IV квартал</w:t>
            </w:r>
          </w:p>
        </w:tc>
        <w:tc>
          <w:tcPr>
            <w:tcW w:w="5567" w:type="dxa"/>
          </w:tcPr>
          <w:p w:rsidR="00376445" w:rsidRPr="00092A88" w:rsidRDefault="00376445" w:rsidP="009D2D8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92A8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Подготовка проекта постановления администрации муниципального района имени Лазо «Об установлении платы, взимаемой с родителей (законных представителей) за присмотр и уход за детьми в муниципальных дошкольных образовательных учреждениях муниципального района имени Лазо»</w:t>
            </w:r>
          </w:p>
        </w:tc>
        <w:tc>
          <w:tcPr>
            <w:tcW w:w="2261" w:type="dxa"/>
          </w:tcPr>
          <w:p w:rsidR="00376445" w:rsidRPr="00092A88" w:rsidRDefault="00376445" w:rsidP="00092A8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92A8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Н.Е.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092A8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Ильюшина </w:t>
            </w:r>
          </w:p>
        </w:tc>
      </w:tr>
      <w:tr w:rsidR="00376445" w:rsidRPr="00F21D3C" w:rsidTr="004C148D">
        <w:tc>
          <w:tcPr>
            <w:tcW w:w="2059" w:type="dxa"/>
          </w:tcPr>
          <w:p w:rsidR="00376445" w:rsidRPr="00A12AC6" w:rsidRDefault="00376445" w:rsidP="005B5F1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12AC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 необходимости</w:t>
            </w:r>
          </w:p>
        </w:tc>
        <w:tc>
          <w:tcPr>
            <w:tcW w:w="5567" w:type="dxa"/>
          </w:tcPr>
          <w:p w:rsidR="00376445" w:rsidRPr="00A12AC6" w:rsidRDefault="00376445" w:rsidP="00FE1F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12AC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Внесение изменений в отдельные нормативные правовые акты по отрасли «образование» </w:t>
            </w:r>
          </w:p>
        </w:tc>
        <w:tc>
          <w:tcPr>
            <w:tcW w:w="2261" w:type="dxa"/>
          </w:tcPr>
          <w:p w:rsidR="00376445" w:rsidRPr="00A12AC6" w:rsidRDefault="00376445" w:rsidP="005B5F1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12AC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Н.А. Сысоева</w:t>
            </w:r>
          </w:p>
        </w:tc>
      </w:tr>
      <w:tr w:rsidR="00376445" w:rsidRPr="00F21D3C" w:rsidTr="004C148D">
        <w:tc>
          <w:tcPr>
            <w:tcW w:w="2059" w:type="dxa"/>
          </w:tcPr>
          <w:p w:rsidR="00376445" w:rsidRPr="00A12AC6" w:rsidRDefault="00376445" w:rsidP="00A12AC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12AC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установленные сроки</w:t>
            </w:r>
          </w:p>
        </w:tc>
        <w:tc>
          <w:tcPr>
            <w:tcW w:w="5567" w:type="dxa"/>
          </w:tcPr>
          <w:p w:rsidR="00376445" w:rsidRPr="00A12AC6" w:rsidRDefault="00376445" w:rsidP="00A12AC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12AC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Внесение изменений в </w:t>
            </w:r>
            <w:r w:rsidRPr="00A12AC6">
              <w:rPr>
                <w:rFonts w:ascii="Times New Roman" w:hAnsi="Times New Roman" w:cs="Times New Roman"/>
                <w:sz w:val="28"/>
                <w:szCs w:val="28"/>
              </w:rPr>
              <w:t>муниципальную программу «Развитие образования  му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ниципального района имени Лазо </w:t>
            </w:r>
            <w:r w:rsidRPr="00A12AC6">
              <w:rPr>
                <w:rFonts w:ascii="Times New Roman" w:hAnsi="Times New Roman" w:cs="Times New Roman"/>
                <w:sz w:val="28"/>
                <w:szCs w:val="28"/>
              </w:rPr>
              <w:t>на 2017 – 2020 годы» (при внесении изменений в бюджет муниципального района)</w:t>
            </w:r>
          </w:p>
        </w:tc>
        <w:tc>
          <w:tcPr>
            <w:tcW w:w="2261" w:type="dxa"/>
          </w:tcPr>
          <w:p w:rsidR="00376445" w:rsidRPr="00A12AC6" w:rsidRDefault="00376445" w:rsidP="00A12AC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12AC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Н.Е. Ильюшина</w:t>
            </w:r>
          </w:p>
        </w:tc>
      </w:tr>
      <w:tr w:rsidR="00376445" w:rsidRPr="00F21D3C" w:rsidTr="004C148D">
        <w:tc>
          <w:tcPr>
            <w:tcW w:w="2059" w:type="dxa"/>
          </w:tcPr>
          <w:p w:rsidR="00376445" w:rsidRPr="00A12AC6" w:rsidRDefault="00376445" w:rsidP="00C41B09">
            <w:pPr>
              <w:tabs>
                <w:tab w:val="left" w:pos="702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12AC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январь</w:t>
            </w:r>
          </w:p>
        </w:tc>
        <w:tc>
          <w:tcPr>
            <w:tcW w:w="5567" w:type="dxa"/>
          </w:tcPr>
          <w:p w:rsidR="00376445" w:rsidRPr="00A12AC6" w:rsidRDefault="00376445" w:rsidP="00C41B09">
            <w:pPr>
              <w:tabs>
                <w:tab w:val="left" w:pos="70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12AC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Подготовка проекта постановления администрации муниципального района «О закреплении территорий городских  сельских поселений муниципального района имени Лазо за образовательными организациями, подведомственными Управлению образования администрации муниципального района имени Лазо Хабаровского края»</w:t>
            </w:r>
          </w:p>
        </w:tc>
        <w:tc>
          <w:tcPr>
            <w:tcW w:w="2261" w:type="dxa"/>
          </w:tcPr>
          <w:p w:rsidR="00376445" w:rsidRPr="00A12AC6" w:rsidRDefault="00376445" w:rsidP="00C41B09">
            <w:pPr>
              <w:tabs>
                <w:tab w:val="left" w:pos="702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12AC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Н.А. Сысоева</w:t>
            </w:r>
          </w:p>
        </w:tc>
      </w:tr>
      <w:tr w:rsidR="00376445" w:rsidRPr="00F21D3C" w:rsidTr="004C148D">
        <w:tc>
          <w:tcPr>
            <w:tcW w:w="2059" w:type="dxa"/>
          </w:tcPr>
          <w:p w:rsidR="00376445" w:rsidRPr="00A12AC6" w:rsidRDefault="00376445" w:rsidP="005B5F1E">
            <w:pPr>
              <w:tabs>
                <w:tab w:val="left" w:pos="702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12AC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январь-май</w:t>
            </w:r>
          </w:p>
        </w:tc>
        <w:tc>
          <w:tcPr>
            <w:tcW w:w="5567" w:type="dxa"/>
          </w:tcPr>
          <w:p w:rsidR="00376445" w:rsidRPr="00A12AC6" w:rsidRDefault="00376445" w:rsidP="00D976FE">
            <w:pPr>
              <w:tabs>
                <w:tab w:val="left" w:pos="70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12AC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Обновление нормативно-правовой базы, регламентирующей организацию и проведение государственной итоговой аттестации учащихся за курс основного и среднего общего образования в 2017 году</w:t>
            </w:r>
          </w:p>
        </w:tc>
        <w:tc>
          <w:tcPr>
            <w:tcW w:w="2261" w:type="dxa"/>
          </w:tcPr>
          <w:p w:rsidR="00376445" w:rsidRPr="00A12AC6" w:rsidRDefault="00376445" w:rsidP="005B5F1E">
            <w:pPr>
              <w:tabs>
                <w:tab w:val="left" w:pos="702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12AC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Н.С. Сабаева, </w:t>
            </w:r>
          </w:p>
          <w:p w:rsidR="00376445" w:rsidRPr="00A12AC6" w:rsidRDefault="00376445" w:rsidP="00FE1FCD">
            <w:pPr>
              <w:tabs>
                <w:tab w:val="left" w:pos="702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12AC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Н.А. Ефремова</w:t>
            </w:r>
          </w:p>
        </w:tc>
      </w:tr>
      <w:tr w:rsidR="00376445" w:rsidRPr="00F21D3C" w:rsidTr="004C148D">
        <w:tc>
          <w:tcPr>
            <w:tcW w:w="2059" w:type="dxa"/>
          </w:tcPr>
          <w:p w:rsidR="00376445" w:rsidRPr="00092A88" w:rsidRDefault="00376445" w:rsidP="005B5F1E">
            <w:pPr>
              <w:tabs>
                <w:tab w:val="left" w:pos="702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92A8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февраль-май</w:t>
            </w:r>
          </w:p>
        </w:tc>
        <w:tc>
          <w:tcPr>
            <w:tcW w:w="5567" w:type="dxa"/>
          </w:tcPr>
          <w:p w:rsidR="00376445" w:rsidRPr="00092A88" w:rsidRDefault="00376445" w:rsidP="004F5C63">
            <w:pPr>
              <w:tabs>
                <w:tab w:val="left" w:pos="702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92A8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Обновление нормативно-правовой базы по вопросу подготовки  ОО муниципального района имени Лазо к началу 2017-2018 учебного года и работе в осенне-зимний период</w:t>
            </w:r>
          </w:p>
        </w:tc>
        <w:tc>
          <w:tcPr>
            <w:tcW w:w="2261" w:type="dxa"/>
          </w:tcPr>
          <w:p w:rsidR="00376445" w:rsidRPr="00092A88" w:rsidRDefault="00376445" w:rsidP="005B5F1E">
            <w:pPr>
              <w:tabs>
                <w:tab w:val="left" w:pos="702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92A8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И.Г. Наумова</w:t>
            </w:r>
          </w:p>
        </w:tc>
      </w:tr>
      <w:tr w:rsidR="00376445" w:rsidRPr="00F21D3C" w:rsidTr="004C148D">
        <w:tc>
          <w:tcPr>
            <w:tcW w:w="2059" w:type="dxa"/>
          </w:tcPr>
          <w:p w:rsidR="00376445" w:rsidRPr="00092A88" w:rsidRDefault="00376445" w:rsidP="0082767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92A8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март</w:t>
            </w:r>
          </w:p>
        </w:tc>
        <w:tc>
          <w:tcPr>
            <w:tcW w:w="5567" w:type="dxa"/>
          </w:tcPr>
          <w:p w:rsidR="00376445" w:rsidRPr="00092A88" w:rsidRDefault="00376445" w:rsidP="00FC375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92A8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Подготовка проекта постановления администрации муниципального района имени Лазо «Об организации оздоровления, занятости,  летнего отдыха учащихся в 2017 году»</w:t>
            </w:r>
          </w:p>
        </w:tc>
        <w:tc>
          <w:tcPr>
            <w:tcW w:w="2261" w:type="dxa"/>
          </w:tcPr>
          <w:p w:rsidR="00376445" w:rsidRPr="00092A88" w:rsidRDefault="00376445" w:rsidP="00FC37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92A8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Л.Р. Османова</w:t>
            </w:r>
          </w:p>
        </w:tc>
      </w:tr>
      <w:tr w:rsidR="00376445" w:rsidRPr="00F21D3C" w:rsidTr="004C148D">
        <w:tc>
          <w:tcPr>
            <w:tcW w:w="2059" w:type="dxa"/>
          </w:tcPr>
          <w:p w:rsidR="00376445" w:rsidRPr="00092A88" w:rsidRDefault="00376445" w:rsidP="005B5F1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92A8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июль</w:t>
            </w:r>
          </w:p>
        </w:tc>
        <w:tc>
          <w:tcPr>
            <w:tcW w:w="5567" w:type="dxa"/>
          </w:tcPr>
          <w:p w:rsidR="00376445" w:rsidRPr="00092A88" w:rsidRDefault="00376445" w:rsidP="00A61B8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92A8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Подготовка проекта постановления администрации муниципального района имени Лазо «Об организации безопасной перевозки школьников в 2017-2018 учебном году»</w:t>
            </w:r>
          </w:p>
        </w:tc>
        <w:tc>
          <w:tcPr>
            <w:tcW w:w="2261" w:type="dxa"/>
          </w:tcPr>
          <w:p w:rsidR="00376445" w:rsidRPr="00092A88" w:rsidRDefault="00376445" w:rsidP="005B5F1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92A8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А.С. Соловьева,</w:t>
            </w:r>
          </w:p>
          <w:p w:rsidR="00376445" w:rsidRPr="00092A88" w:rsidRDefault="00376445" w:rsidP="005B5F1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92A8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Е.В. Бунбунов</w:t>
            </w:r>
          </w:p>
        </w:tc>
      </w:tr>
      <w:tr w:rsidR="00376445" w:rsidRPr="00F21D3C" w:rsidTr="004C148D">
        <w:tc>
          <w:tcPr>
            <w:tcW w:w="2059" w:type="dxa"/>
          </w:tcPr>
          <w:p w:rsidR="00376445" w:rsidRPr="00092A88" w:rsidRDefault="00376445" w:rsidP="005B5F1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92A8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июль-август</w:t>
            </w:r>
          </w:p>
        </w:tc>
        <w:tc>
          <w:tcPr>
            <w:tcW w:w="5567" w:type="dxa"/>
          </w:tcPr>
          <w:p w:rsidR="00376445" w:rsidRPr="00092A88" w:rsidRDefault="00376445" w:rsidP="009D2D8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92A8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Подготовка проекта постановления администрации муниципального района имени Лазо «Об утверждении положения об организации питания учащихся в 2017-2018 учебном году»</w:t>
            </w:r>
          </w:p>
        </w:tc>
        <w:tc>
          <w:tcPr>
            <w:tcW w:w="2261" w:type="dxa"/>
          </w:tcPr>
          <w:p w:rsidR="00376445" w:rsidRPr="00092A88" w:rsidRDefault="00376445" w:rsidP="005B5F1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92A8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В.О. Комаренко</w:t>
            </w:r>
          </w:p>
        </w:tc>
      </w:tr>
    </w:tbl>
    <w:p w:rsidR="00376445" w:rsidRPr="00C21AB9" w:rsidRDefault="00376445" w:rsidP="00846895">
      <w:pPr>
        <w:pStyle w:val="10"/>
        <w:jc w:val="left"/>
      </w:pPr>
      <w:bookmarkStart w:id="30" w:name="_Toc349231684"/>
      <w:bookmarkStart w:id="31" w:name="_Toc472697018"/>
      <w:r w:rsidRPr="00C21AB9">
        <w:t xml:space="preserve">6. Совещания руководителей образовательных </w:t>
      </w:r>
      <w:bookmarkEnd w:id="22"/>
      <w:bookmarkEnd w:id="23"/>
      <w:bookmarkEnd w:id="24"/>
      <w:bookmarkEnd w:id="25"/>
      <w:bookmarkEnd w:id="30"/>
      <w:r w:rsidRPr="00C21AB9">
        <w:t>организаций</w:t>
      </w:r>
      <w:bookmarkEnd w:id="31"/>
    </w:p>
    <w:p w:rsidR="00376445" w:rsidRPr="00F21D3C" w:rsidRDefault="00376445" w:rsidP="00A879C2">
      <w:pPr>
        <w:spacing w:after="0" w:line="240" w:lineRule="auto"/>
        <w:jc w:val="both"/>
        <w:outlineLvl w:val="3"/>
        <w:rPr>
          <w:rFonts w:ascii="Times New Roman" w:hAnsi="Times New Roman" w:cs="Times New Roman"/>
          <w:b/>
          <w:bCs/>
          <w:sz w:val="28"/>
          <w:szCs w:val="28"/>
          <w:highlight w:val="yellow"/>
          <w:lang w:eastAsia="ru-RU"/>
        </w:rPr>
      </w:pPr>
    </w:p>
    <w:tbl>
      <w:tblPr>
        <w:tblW w:w="9887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60"/>
        <w:gridCol w:w="6059"/>
        <w:gridCol w:w="2268"/>
      </w:tblGrid>
      <w:tr w:rsidR="00376445" w:rsidRPr="00F21D3C" w:rsidTr="004C148D">
        <w:tc>
          <w:tcPr>
            <w:tcW w:w="1560" w:type="dxa"/>
          </w:tcPr>
          <w:p w:rsidR="00376445" w:rsidRPr="00092A88" w:rsidRDefault="00376445" w:rsidP="00A8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92A8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дата</w:t>
            </w:r>
          </w:p>
        </w:tc>
        <w:tc>
          <w:tcPr>
            <w:tcW w:w="6059" w:type="dxa"/>
          </w:tcPr>
          <w:p w:rsidR="00376445" w:rsidRPr="00092A88" w:rsidRDefault="00376445" w:rsidP="00A8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92A8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рассматриваемые вопросы</w:t>
            </w:r>
          </w:p>
        </w:tc>
        <w:tc>
          <w:tcPr>
            <w:tcW w:w="2268" w:type="dxa"/>
          </w:tcPr>
          <w:p w:rsidR="00376445" w:rsidRPr="00092A88" w:rsidRDefault="00376445" w:rsidP="00A8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92A8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Ответственный</w:t>
            </w:r>
          </w:p>
          <w:p w:rsidR="00376445" w:rsidRPr="00092A88" w:rsidRDefault="00376445" w:rsidP="00A8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76445" w:rsidRPr="00F21D3C" w:rsidTr="004C148D">
        <w:tc>
          <w:tcPr>
            <w:tcW w:w="1560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январь</w:t>
            </w:r>
          </w:p>
        </w:tc>
        <w:tc>
          <w:tcPr>
            <w:tcW w:w="6059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1. Об итогах деятельности Управления образования и подведомственных ему  ОО в 2016 году и задачах на 2017 год. 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2. О мероприятиях по повышению качества образования в ОО муниципального района в 2017 году.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3. О предоставлении сведений  о доходах, расходах, об имуществе и обязательствах имущественного характера.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4. Анализ организации питания учащихся  за первое полугодие 2016 – 2017 учебного года.  О реализации образовательной программы «Разговор о правильном питании».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5. О подготовке к проведению в 2017 году районных конкурсов педагогического мастерства «Учитель года», «Педагогический дебют»</w:t>
            </w:r>
          </w:p>
        </w:tc>
        <w:tc>
          <w:tcPr>
            <w:tcW w:w="2268" w:type="dxa"/>
          </w:tcPr>
          <w:p w:rsidR="00376445" w:rsidRPr="00FF2553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О.М. Абдулин, Н.С. Сабаева</w:t>
            </w:r>
          </w:p>
          <w:p w:rsidR="00376445" w:rsidRPr="00FF2553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Н.А. Ефремова</w:t>
            </w:r>
          </w:p>
          <w:p w:rsidR="00376445" w:rsidRPr="00FF2553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В.Г. Сотникова</w:t>
            </w:r>
          </w:p>
          <w:p w:rsidR="00376445" w:rsidRPr="00FF2553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В.О. Комаренко</w:t>
            </w:r>
          </w:p>
          <w:p w:rsidR="00376445" w:rsidRPr="00FF2553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Л.А. Борисова</w:t>
            </w:r>
          </w:p>
          <w:p w:rsidR="00376445" w:rsidRPr="00FF2553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76445" w:rsidRPr="00F21D3C" w:rsidTr="004C148D">
        <w:tc>
          <w:tcPr>
            <w:tcW w:w="1560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6059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06DB5">
              <w:rPr>
                <w:rFonts w:ascii="Times New Roman" w:hAnsi="Times New Roman" w:cs="Times New Roman"/>
                <w:sz w:val="28"/>
                <w:szCs w:val="28"/>
              </w:rPr>
              <w:t>1. Об итогах проведения в муниципальном районе  Всероссийской олимпиады школьников в 2016 году и задачах на 2017 год.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2. Анализ выполнения ОО муниципального задания в 2016 году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665D">
              <w:rPr>
                <w:rFonts w:ascii="Times New Roman" w:hAnsi="Times New Roman" w:cs="Times New Roman"/>
                <w:sz w:val="28"/>
                <w:szCs w:val="28"/>
              </w:rPr>
              <w:t>3. О порядке награждения педагогических работников ведомственными наградами.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4. О подготовке ОО муниципального района имени Лазо к 2017-2018 учебному году</w:t>
            </w:r>
          </w:p>
        </w:tc>
        <w:tc>
          <w:tcPr>
            <w:tcW w:w="2268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Д.Г. Черепанов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Н.Е. Ильюшина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С.А. Азон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И.Г. Наумова,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Н.С. Сабаева</w:t>
            </w:r>
          </w:p>
        </w:tc>
      </w:tr>
      <w:tr w:rsidR="00376445" w:rsidRPr="00F21D3C" w:rsidTr="004C148D">
        <w:tc>
          <w:tcPr>
            <w:tcW w:w="1560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март</w:t>
            </w:r>
          </w:p>
        </w:tc>
        <w:tc>
          <w:tcPr>
            <w:tcW w:w="6059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1. «Российская электронная школа», «Электронная образовательная среда «Веб-Альтернатива»: доступное и качественное образование каждому».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2. О ходе подготовки к проведению ГИА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для выпускников 9, 11 (12) классов </w:t>
            </w: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в 2017 году.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665D">
              <w:rPr>
                <w:rFonts w:ascii="Times New Roman" w:hAnsi="Times New Roman" w:cs="Times New Roman"/>
                <w:sz w:val="28"/>
                <w:szCs w:val="28"/>
              </w:rPr>
              <w:t>3. Об участии ОО в краевых и всероссийских конкурсах, олимпиадах. О мерах по активизации деятельности ОО по интеллектуальному развитию обучающихся.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4. Об итогах формирования заказа на учебную литературу ОО на 2017-2018 учебный год</w:t>
            </w:r>
          </w:p>
        </w:tc>
        <w:tc>
          <w:tcPr>
            <w:tcW w:w="2268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Д.Г. Черепанов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Н.А. Ефремова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О.Ю. Васильченко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Л.А. Борисова</w:t>
            </w:r>
          </w:p>
        </w:tc>
      </w:tr>
      <w:tr w:rsidR="00376445" w:rsidRPr="00F21D3C" w:rsidTr="004C148D">
        <w:tc>
          <w:tcPr>
            <w:tcW w:w="1560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апрель</w:t>
            </w:r>
          </w:p>
        </w:tc>
        <w:tc>
          <w:tcPr>
            <w:tcW w:w="6059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 О порядке претензионной</w:t>
            </w: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 работы руководителей ОО при ненадлежащем исполнении обязательств подрядчиками.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2. О ходе  подготовки   ОО муниципального района к летней оздоровительной кампании 2017 года.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3. О предварительном комплектовании классов на 2017-2018 учебный год.</w:t>
            </w:r>
          </w:p>
          <w:p w:rsidR="0037644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4. Об организации деятельности ОО по профессиональной ориентации обучающихся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5. </w:t>
            </w: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Эффективные формы организации внеурочной деятельности, обеспечивающей поддержку реализации курса ОРКСЭ</w:t>
            </w:r>
          </w:p>
        </w:tc>
        <w:tc>
          <w:tcPr>
            <w:tcW w:w="2268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Н.А. Сысоева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Л.Р. Османова, 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В.О. Комаренко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Н.Е. Ильюшина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Г.И. Шевченко</w:t>
            </w:r>
          </w:p>
          <w:p w:rsidR="0037644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Л.А. Борисова</w:t>
            </w:r>
          </w:p>
        </w:tc>
      </w:tr>
      <w:tr w:rsidR="00376445" w:rsidRPr="00F21D3C" w:rsidTr="004C148D">
        <w:tc>
          <w:tcPr>
            <w:tcW w:w="1560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май</w:t>
            </w:r>
          </w:p>
        </w:tc>
        <w:tc>
          <w:tcPr>
            <w:tcW w:w="6059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1. Итоги аттестации педагогических и руководящих кадров в 2016-2017 учебном году, задачи на 2017-2018 учебный год.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2. О результатах проведенных в 2016-2017 учебном году краевых мониторинговых исследований качества образования.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3. О подготовке ОО к проверкам, проводимыми контрольными и надзорными органами.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4. Об итогах образовательной деятельности ОО в 2016-2017 учебном году</w:t>
            </w:r>
          </w:p>
        </w:tc>
        <w:tc>
          <w:tcPr>
            <w:tcW w:w="2268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С.А. Азон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Л.А. Борисова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Н.А. Сысоева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Г.И. Шевченко</w:t>
            </w:r>
          </w:p>
        </w:tc>
      </w:tr>
      <w:tr w:rsidR="00376445" w:rsidRPr="00F21D3C" w:rsidTr="004C148D">
        <w:tc>
          <w:tcPr>
            <w:tcW w:w="1560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июнь</w:t>
            </w:r>
          </w:p>
        </w:tc>
        <w:tc>
          <w:tcPr>
            <w:tcW w:w="6059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1. Итоги проведения ГИА в 9-х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 11 (12) классах в муниципальном районе в 2017 году.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2.  Об итогах проведения в ОО муниципального района </w:t>
            </w:r>
            <w:r w:rsidRPr="00FF255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 смены оздоровительных лагерей с дневным пребыванием детей и задачах на 2 смену.</w:t>
            </w:r>
          </w:p>
          <w:p w:rsidR="00376445" w:rsidRDefault="00376445" w:rsidP="008A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3. О результатах работы районных методических объединений в 2016-2017 учебном году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376445" w:rsidRPr="00FF2553" w:rsidRDefault="00376445" w:rsidP="00C33A0B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4. </w:t>
            </w:r>
            <w:r w:rsidRPr="00C33A0B">
              <w:rPr>
                <w:rFonts w:ascii="Times New Roman" w:hAnsi="Times New Roman" w:cs="Times New Roman"/>
                <w:sz w:val="28"/>
                <w:szCs w:val="28"/>
              </w:rPr>
              <w:t xml:space="preserve">Проблемные аспекты при оформлении отношений в рамках договоров на получение сберегательного капитала со специалистами, направленными для работы 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учреждения социальной сферы муниципального района</w:t>
            </w:r>
            <w:r w:rsidRPr="00C33A0B">
              <w:rPr>
                <w:rFonts w:ascii="Times New Roman" w:hAnsi="Times New Roman" w:cs="Times New Roman"/>
                <w:sz w:val="28"/>
                <w:szCs w:val="28"/>
              </w:rPr>
              <w:t xml:space="preserve">, имеющие острую кадровую потребность и расположенные в отдаленных и труднодоступных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местах</w:t>
            </w:r>
          </w:p>
        </w:tc>
        <w:tc>
          <w:tcPr>
            <w:tcW w:w="2268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Н.А. Ефремова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Г.И. Шевченко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О.Ю. Васильченко</w:t>
            </w:r>
          </w:p>
          <w:p w:rsidR="0037644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С.А. Азон</w:t>
            </w: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376445" w:rsidRPr="00F21D3C" w:rsidTr="004C148D">
        <w:tc>
          <w:tcPr>
            <w:tcW w:w="1560" w:type="dxa"/>
          </w:tcPr>
          <w:p w:rsidR="00376445" w:rsidRPr="00347133" w:rsidRDefault="00376445" w:rsidP="00935A3E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4713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август</w:t>
            </w:r>
          </w:p>
        </w:tc>
        <w:tc>
          <w:tcPr>
            <w:tcW w:w="6059" w:type="dxa"/>
          </w:tcPr>
          <w:p w:rsidR="00376445" w:rsidRPr="00347133" w:rsidRDefault="00376445" w:rsidP="00B67E8E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47133">
              <w:rPr>
                <w:rFonts w:ascii="Times New Roman" w:hAnsi="Times New Roman"/>
                <w:sz w:val="28"/>
                <w:szCs w:val="28"/>
              </w:rPr>
              <w:t>Августовская педагогическая конференция</w:t>
            </w:r>
          </w:p>
        </w:tc>
        <w:tc>
          <w:tcPr>
            <w:tcW w:w="2268" w:type="dxa"/>
          </w:tcPr>
          <w:p w:rsidR="00376445" w:rsidRPr="00347133" w:rsidRDefault="00376445" w:rsidP="00B67E8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47133">
              <w:rPr>
                <w:rFonts w:ascii="Times New Roman" w:hAnsi="Times New Roman"/>
                <w:sz w:val="28"/>
                <w:szCs w:val="28"/>
              </w:rPr>
              <w:t xml:space="preserve">О.М. Абдулин, Н.С. Сабаева, </w:t>
            </w:r>
          </w:p>
          <w:p w:rsidR="00376445" w:rsidRPr="00347133" w:rsidRDefault="00376445" w:rsidP="00B67E8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347133">
              <w:rPr>
                <w:rFonts w:ascii="Times New Roman" w:hAnsi="Times New Roman"/>
                <w:sz w:val="28"/>
                <w:szCs w:val="28"/>
              </w:rPr>
              <w:t>Л.А. Борисова</w:t>
            </w:r>
          </w:p>
        </w:tc>
      </w:tr>
      <w:tr w:rsidR="00376445" w:rsidRPr="00F21D3C" w:rsidTr="004C148D">
        <w:tc>
          <w:tcPr>
            <w:tcW w:w="1560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сентябрь</w:t>
            </w:r>
          </w:p>
        </w:tc>
        <w:tc>
          <w:tcPr>
            <w:tcW w:w="6059" w:type="dxa"/>
          </w:tcPr>
          <w:p w:rsidR="0037644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Об итогах собеседования в  МОиН ХК по результатам работы  ОО муниципального района в 2016 – 2017 учебном году  и задачах на 2017-2018 учебный год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376445" w:rsidRPr="00FF2553" w:rsidRDefault="00376445" w:rsidP="0034713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2. </w:t>
            </w:r>
            <w:r w:rsidRPr="00347133">
              <w:rPr>
                <w:rFonts w:ascii="Times New Roman" w:hAnsi="Times New Roman" w:cs="Times New Roman"/>
                <w:sz w:val="28"/>
                <w:szCs w:val="28"/>
              </w:rPr>
              <w:t>Об итогах подготовки ОО муниципального района к началу 201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7-2018</w:t>
            </w:r>
            <w:r w:rsidRPr="00347133">
              <w:rPr>
                <w:rFonts w:ascii="Times New Roman" w:hAnsi="Times New Roman" w:cs="Times New Roman"/>
                <w:sz w:val="28"/>
                <w:szCs w:val="28"/>
              </w:rPr>
              <w:t xml:space="preserve"> учебного года и отопительному периоду</w:t>
            </w:r>
          </w:p>
        </w:tc>
        <w:tc>
          <w:tcPr>
            <w:tcW w:w="2268" w:type="dxa"/>
          </w:tcPr>
          <w:p w:rsidR="0037644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О.М. Абдулин, Н.С. Сабаева</w:t>
            </w:r>
          </w:p>
          <w:p w:rsidR="0037644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47133">
              <w:rPr>
                <w:rFonts w:ascii="Times New Roman" w:hAnsi="Times New Roman" w:cs="Times New Roman"/>
                <w:sz w:val="28"/>
                <w:szCs w:val="28"/>
              </w:rPr>
              <w:t>И.Г. Наумова, Д.А. Данько</w:t>
            </w:r>
          </w:p>
        </w:tc>
      </w:tr>
      <w:tr w:rsidR="00376445" w:rsidRPr="00F21D3C" w:rsidTr="004C148D">
        <w:tc>
          <w:tcPr>
            <w:tcW w:w="1560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6059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1. Об итогах летней оздоровительной кампании 2017 года и задачах на 2018 год.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2. О результатах реализации в 2016-2017 учебном году районного проекта помощи школам, находящимся в сложных социальных условиях и демонстрирующих низкие образовательные результаты.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3. Об организации деятельности ТПМПК и школьных психолого-педагогических консилиумов. О требованиях подготов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ки документов к заседанию ТПМПК</w:t>
            </w:r>
          </w:p>
        </w:tc>
        <w:tc>
          <w:tcPr>
            <w:tcW w:w="2268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Н.А Ефремова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Л.А. Борисова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Г.И. Шевченко 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76445" w:rsidRPr="00F21D3C" w:rsidTr="004C148D">
        <w:tc>
          <w:tcPr>
            <w:tcW w:w="1560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6059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1. О системе работы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ОО </w:t>
            </w: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детьми</w:t>
            </w: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 «группы риска» в 2017 году и задачах на 2018 год.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2. О результатах работы ОО по предоставлению платных образовательных услуг.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3. Результаты взаимодействия ОО с социально-ориентированными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некоммерческими</w:t>
            </w: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 организациями в 2017 году и задачах на перспективу.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4. О подготовке  к проведению ГИА-2018</w:t>
            </w:r>
          </w:p>
        </w:tc>
        <w:tc>
          <w:tcPr>
            <w:tcW w:w="2268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Н.А. Сысоева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А.С. Соловьева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Н.А. Ефремова</w:t>
            </w:r>
          </w:p>
        </w:tc>
      </w:tr>
      <w:tr w:rsidR="00376445" w:rsidRPr="00F21D3C" w:rsidTr="004C148D">
        <w:tc>
          <w:tcPr>
            <w:tcW w:w="1560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декабрь</w:t>
            </w:r>
          </w:p>
        </w:tc>
        <w:tc>
          <w:tcPr>
            <w:tcW w:w="6059" w:type="dxa"/>
          </w:tcPr>
          <w:p w:rsidR="00376445" w:rsidRPr="00FF2553" w:rsidRDefault="00376445" w:rsidP="008A79C2">
            <w:pPr>
              <w:pStyle w:val="HTMLPreformatted"/>
              <w:jc w:val="both"/>
              <w:rPr>
                <w:rFonts w:ascii="Times New Roman" w:hAnsi="Times New Roman" w:cs="Times New Roman"/>
                <w:sz w:val="28"/>
                <w:szCs w:val="28"/>
                <w:lang w:eastAsia="en-US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  <w:lang w:eastAsia="en-US"/>
              </w:rPr>
              <w:t>1.</w:t>
            </w: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Анализ деятельности общеобразовательных организаций муниципального района имени Лазо в  2017 году в области информатизации образования. Задачи на 2018 год.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2. Анализ обращений юридических и физических лиц по вопросам деятельности   ОО муниципального района.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3. О результатах образовательной деятельности ОО по итогам </w:t>
            </w:r>
            <w:r w:rsidRPr="00FF2553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 полугодия 2017-2018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учебного года и задачах работы на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</w:t>
            </w: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 полугодие.  </w:t>
            </w:r>
          </w:p>
          <w:p w:rsidR="0037644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4. Об итогах проведения Всероссийских проверочных работ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ОО муниципального района </w:t>
            </w: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в 2017 году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5. </w:t>
            </w:r>
            <w:r w:rsidRPr="00700084">
              <w:rPr>
                <w:rFonts w:ascii="Times New Roman" w:hAnsi="Times New Roman" w:cs="Times New Roman"/>
                <w:sz w:val="28"/>
                <w:szCs w:val="28"/>
              </w:rPr>
              <w:t>О результатах проведения в 2017 году независимой оценки качества образовательной деятельности организаций, осуществляющих образовательную деятельность 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муниципальном районе</w:t>
            </w:r>
          </w:p>
        </w:tc>
        <w:tc>
          <w:tcPr>
            <w:tcW w:w="2268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Д.Г. Черепанов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Н.А. Сысоева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Г.И. Шевченко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Т.В. Полохова </w:t>
            </w:r>
          </w:p>
          <w:p w:rsidR="0037644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А.С. Соловьева</w:t>
            </w:r>
          </w:p>
        </w:tc>
      </w:tr>
    </w:tbl>
    <w:p w:rsidR="00376445" w:rsidRPr="00F21D3C" w:rsidRDefault="00376445" w:rsidP="00846895">
      <w:pPr>
        <w:pStyle w:val="10"/>
        <w:spacing w:before="0"/>
        <w:jc w:val="left"/>
        <w:rPr>
          <w:highlight w:val="yellow"/>
        </w:rPr>
      </w:pPr>
      <w:bookmarkStart w:id="32" w:name="_Toc349231685"/>
    </w:p>
    <w:p w:rsidR="00376445" w:rsidRPr="00187E05" w:rsidRDefault="00376445" w:rsidP="00911B81">
      <w:pPr>
        <w:pStyle w:val="10"/>
        <w:spacing w:before="0" w:line="240" w:lineRule="exact"/>
        <w:jc w:val="both"/>
      </w:pPr>
      <w:bookmarkStart w:id="33" w:name="_Toc472697019"/>
      <w:r w:rsidRPr="00187E05">
        <w:t xml:space="preserve">7. Совещания с заведующими дошкольных образовательных </w:t>
      </w:r>
      <w:bookmarkEnd w:id="32"/>
      <w:r w:rsidRPr="00187E05">
        <w:t>организаций</w:t>
      </w:r>
      <w:bookmarkEnd w:id="33"/>
    </w:p>
    <w:p w:rsidR="00376445" w:rsidRPr="00187E05" w:rsidRDefault="00376445" w:rsidP="00067545">
      <w:pPr>
        <w:tabs>
          <w:tab w:val="left" w:pos="360"/>
          <w:tab w:val="left" w:pos="540"/>
        </w:tabs>
        <w:spacing w:after="0" w:line="240" w:lineRule="auto"/>
        <w:jc w:val="both"/>
        <w:outlineLvl w:val="3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9887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60"/>
        <w:gridCol w:w="6059"/>
        <w:gridCol w:w="2268"/>
      </w:tblGrid>
      <w:tr w:rsidR="00376445" w:rsidRPr="00187E05" w:rsidTr="004C148D">
        <w:tc>
          <w:tcPr>
            <w:tcW w:w="1560" w:type="dxa"/>
          </w:tcPr>
          <w:p w:rsidR="00376445" w:rsidRPr="00187E05" w:rsidRDefault="00376445" w:rsidP="00067545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87E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дата</w:t>
            </w:r>
          </w:p>
        </w:tc>
        <w:tc>
          <w:tcPr>
            <w:tcW w:w="6059" w:type="dxa"/>
          </w:tcPr>
          <w:p w:rsidR="00376445" w:rsidRPr="00187E05" w:rsidRDefault="00376445" w:rsidP="00067545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87E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рассматриваемые вопросы</w:t>
            </w:r>
          </w:p>
        </w:tc>
        <w:tc>
          <w:tcPr>
            <w:tcW w:w="2268" w:type="dxa"/>
          </w:tcPr>
          <w:p w:rsidR="00376445" w:rsidRPr="00187E05" w:rsidRDefault="00376445" w:rsidP="00067545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87E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ответственный</w:t>
            </w:r>
          </w:p>
        </w:tc>
      </w:tr>
      <w:tr w:rsidR="00376445" w:rsidRPr="00F21D3C" w:rsidTr="004C148D">
        <w:tc>
          <w:tcPr>
            <w:tcW w:w="1560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6059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Основные задачи модернизации дошкольного образования на современном этапе. Перспективы развития дошкольного образования в муниципальном районе имени Лазо на 2017 год</w:t>
            </w:r>
          </w:p>
        </w:tc>
        <w:tc>
          <w:tcPr>
            <w:tcW w:w="2268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Е.С. Данилова,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МКУ «МБУ и ТОМООУ»</w:t>
            </w:r>
          </w:p>
        </w:tc>
      </w:tr>
      <w:tr w:rsidR="00376445" w:rsidRPr="00F21D3C" w:rsidTr="004C148D">
        <w:tc>
          <w:tcPr>
            <w:tcW w:w="1560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апрель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</w:p>
        </w:tc>
        <w:tc>
          <w:tcPr>
            <w:tcW w:w="6059" w:type="dxa"/>
          </w:tcPr>
          <w:p w:rsidR="00376445" w:rsidRPr="00FF2553" w:rsidRDefault="00376445" w:rsidP="00C21AB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Анализ реализации планов мероприятий программ развития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МБ</w:t>
            </w: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ДОУ в 2016-2017 учебном году. Планирование работы  на 2017-2018 учебный год </w:t>
            </w:r>
          </w:p>
        </w:tc>
        <w:tc>
          <w:tcPr>
            <w:tcW w:w="2268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Е.С. Данилова,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Л.А. Борисова,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МКУ «МБУ и ТОМООУ»</w:t>
            </w:r>
          </w:p>
        </w:tc>
      </w:tr>
      <w:tr w:rsidR="00376445" w:rsidRPr="00F21D3C" w:rsidTr="004C148D">
        <w:tc>
          <w:tcPr>
            <w:tcW w:w="1560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июнь</w:t>
            </w:r>
          </w:p>
        </w:tc>
        <w:tc>
          <w:tcPr>
            <w:tcW w:w="6059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1. О предварительном комплектовании МБДОУ муниципального района на 2017-2018 учебный год.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2. Анализ обращений юридических и физических лиц по вопросам деятельности  МБДОУ муниципального района.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3. О подготовке к приемке (оценке готовности) МБДОУ муниципального района к началу нового 2017-2018 учебного года, началу отопительного периода 2017-2018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г.г.</w:t>
            </w:r>
          </w:p>
        </w:tc>
        <w:tc>
          <w:tcPr>
            <w:tcW w:w="2268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Е.С. Данилова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Н.А. Сысоева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Д.А. Данько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</w:p>
        </w:tc>
      </w:tr>
      <w:tr w:rsidR="00376445" w:rsidRPr="00F21D3C" w:rsidTr="004C148D">
        <w:tc>
          <w:tcPr>
            <w:tcW w:w="1560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6059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1. Развитие кадрового потенциала МБДОУ в условиях реализации ФГОС ДО.                       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2. Подведение промежуточных итогов выполнения графика аттестации педагогов на первую и высшую квалификационные категории в 2017 году</w:t>
            </w:r>
          </w:p>
        </w:tc>
        <w:tc>
          <w:tcPr>
            <w:tcW w:w="2268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Е.С. Данилова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С.А. Азон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76445" w:rsidRPr="00F21D3C" w:rsidRDefault="00376445" w:rsidP="003F56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376445" w:rsidRPr="00F26B69" w:rsidRDefault="00376445" w:rsidP="00911B81">
      <w:pPr>
        <w:pStyle w:val="10"/>
        <w:spacing w:before="0" w:line="240" w:lineRule="exact"/>
        <w:jc w:val="both"/>
      </w:pPr>
      <w:bookmarkStart w:id="34" w:name="_Toc249702313"/>
      <w:bookmarkStart w:id="35" w:name="_Toc249702428"/>
      <w:bookmarkStart w:id="36" w:name="_Toc315090036"/>
      <w:bookmarkStart w:id="37" w:name="_Toc315095385"/>
      <w:bookmarkStart w:id="38" w:name="_Toc349231686"/>
      <w:bookmarkStart w:id="39" w:name="_Toc472697020"/>
      <w:r w:rsidRPr="00F26B69">
        <w:t xml:space="preserve">8.  Совещания с заместителями руководителей образовательных </w:t>
      </w:r>
      <w:bookmarkEnd w:id="34"/>
      <w:bookmarkEnd w:id="35"/>
      <w:bookmarkEnd w:id="36"/>
      <w:bookmarkEnd w:id="37"/>
      <w:bookmarkEnd w:id="38"/>
      <w:r w:rsidRPr="00F26B69">
        <w:t>организаций</w:t>
      </w:r>
      <w:bookmarkEnd w:id="39"/>
    </w:p>
    <w:p w:rsidR="00376445" w:rsidRPr="00F26B69" w:rsidRDefault="00376445" w:rsidP="00911B81">
      <w:pPr>
        <w:pStyle w:val="10"/>
        <w:spacing w:before="0" w:line="240" w:lineRule="exact"/>
        <w:jc w:val="both"/>
      </w:pPr>
    </w:p>
    <w:tbl>
      <w:tblPr>
        <w:tblW w:w="9887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368"/>
        <w:gridCol w:w="4550"/>
        <w:gridCol w:w="2268"/>
        <w:gridCol w:w="1701"/>
      </w:tblGrid>
      <w:tr w:rsidR="00376445" w:rsidRPr="00F26B69" w:rsidTr="004C148D">
        <w:tc>
          <w:tcPr>
            <w:tcW w:w="1368" w:type="dxa"/>
          </w:tcPr>
          <w:p w:rsidR="00376445" w:rsidRPr="00F26B69" w:rsidRDefault="00376445" w:rsidP="00900748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26B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дата</w:t>
            </w:r>
          </w:p>
        </w:tc>
        <w:tc>
          <w:tcPr>
            <w:tcW w:w="4550" w:type="dxa"/>
          </w:tcPr>
          <w:p w:rsidR="00376445" w:rsidRPr="00F26B69" w:rsidRDefault="00376445" w:rsidP="00900748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26B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рассматриваемые вопросы</w:t>
            </w:r>
          </w:p>
        </w:tc>
        <w:tc>
          <w:tcPr>
            <w:tcW w:w="2268" w:type="dxa"/>
          </w:tcPr>
          <w:p w:rsidR="00376445" w:rsidRPr="00F26B69" w:rsidRDefault="00376445" w:rsidP="00900748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26B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ответственный</w:t>
            </w:r>
          </w:p>
        </w:tc>
        <w:tc>
          <w:tcPr>
            <w:tcW w:w="1701" w:type="dxa"/>
          </w:tcPr>
          <w:p w:rsidR="00376445" w:rsidRPr="00F26B69" w:rsidRDefault="00376445" w:rsidP="00900748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26B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примечания</w:t>
            </w:r>
          </w:p>
        </w:tc>
      </w:tr>
      <w:tr w:rsidR="00376445" w:rsidRPr="00F21D3C" w:rsidTr="004C148D">
        <w:tc>
          <w:tcPr>
            <w:tcW w:w="1368" w:type="dxa"/>
          </w:tcPr>
          <w:p w:rsidR="00376445" w:rsidRPr="00187E0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87E05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4550" w:type="dxa"/>
          </w:tcPr>
          <w:p w:rsidR="00376445" w:rsidRPr="00187E0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87E05">
              <w:rPr>
                <w:rFonts w:ascii="Times New Roman" w:hAnsi="Times New Roman" w:cs="Times New Roman"/>
                <w:sz w:val="28"/>
                <w:szCs w:val="28"/>
              </w:rPr>
              <w:t>О результатах и задачах развития технического направления работы с учащи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мися в ОО муниципального района</w:t>
            </w:r>
          </w:p>
        </w:tc>
        <w:tc>
          <w:tcPr>
            <w:tcW w:w="2268" w:type="dxa"/>
          </w:tcPr>
          <w:p w:rsidR="00376445" w:rsidRPr="00187E0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87E05">
              <w:rPr>
                <w:rFonts w:ascii="Times New Roman" w:hAnsi="Times New Roman" w:cs="Times New Roman"/>
                <w:sz w:val="28"/>
                <w:szCs w:val="28"/>
              </w:rPr>
              <w:t>Л.Р. Османова,</w:t>
            </w:r>
          </w:p>
          <w:p w:rsidR="00376445" w:rsidRPr="00187E0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87E05">
              <w:rPr>
                <w:rFonts w:ascii="Times New Roman" w:hAnsi="Times New Roman" w:cs="Times New Roman"/>
                <w:sz w:val="28"/>
                <w:szCs w:val="28"/>
              </w:rPr>
              <w:t>Л.А. Борисова</w:t>
            </w:r>
          </w:p>
        </w:tc>
        <w:tc>
          <w:tcPr>
            <w:tcW w:w="1701" w:type="dxa"/>
          </w:tcPr>
          <w:p w:rsidR="00376445" w:rsidRDefault="00376445" w:rsidP="00827677">
            <w:pPr>
              <w:spacing w:after="0" w:line="240" w:lineRule="auto"/>
              <w:jc w:val="both"/>
              <w:outlineLvl w:val="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187E05">
              <w:rPr>
                <w:rFonts w:ascii="Times New Roman" w:hAnsi="Times New Roman"/>
                <w:sz w:val="28"/>
                <w:szCs w:val="28"/>
                <w:lang w:eastAsia="ru-RU"/>
              </w:rPr>
              <w:t>заместители директоров ОО по УВР,</w:t>
            </w:r>
          </w:p>
          <w:p w:rsidR="00376445" w:rsidRPr="00F21D3C" w:rsidRDefault="00376445" w:rsidP="00827677">
            <w:pPr>
              <w:spacing w:after="0" w:line="240" w:lineRule="auto"/>
              <w:jc w:val="both"/>
              <w:outlineLvl w:val="3"/>
              <w:rPr>
                <w:rFonts w:ascii="Times New Roman" w:hAnsi="Times New Roman"/>
                <w:sz w:val="28"/>
                <w:szCs w:val="28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педагоги ОО</w:t>
            </w:r>
          </w:p>
        </w:tc>
      </w:tr>
      <w:tr w:rsidR="00376445" w:rsidRPr="00F21D3C" w:rsidTr="004C148D">
        <w:tc>
          <w:tcPr>
            <w:tcW w:w="1368" w:type="dxa"/>
          </w:tcPr>
          <w:p w:rsidR="00376445" w:rsidRPr="00187E0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87E05">
              <w:rPr>
                <w:rFonts w:ascii="Times New Roman" w:hAnsi="Times New Roman" w:cs="Times New Roman"/>
                <w:sz w:val="28"/>
                <w:szCs w:val="28"/>
              </w:rPr>
              <w:t>март</w:t>
            </w:r>
          </w:p>
        </w:tc>
        <w:tc>
          <w:tcPr>
            <w:tcW w:w="4550" w:type="dxa"/>
          </w:tcPr>
          <w:p w:rsidR="00376445" w:rsidRPr="00187E05" w:rsidRDefault="00376445" w:rsidP="005F4F2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87E05">
              <w:rPr>
                <w:rFonts w:ascii="Times New Roman" w:hAnsi="Times New Roman" w:cs="Times New Roman"/>
                <w:sz w:val="28"/>
                <w:szCs w:val="28"/>
              </w:rPr>
              <w:t>Современные подходы к оформле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нию технологической карты урока</w:t>
            </w:r>
          </w:p>
        </w:tc>
        <w:tc>
          <w:tcPr>
            <w:tcW w:w="2268" w:type="dxa"/>
          </w:tcPr>
          <w:p w:rsidR="0037644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О.Ю.</w:t>
            </w:r>
          </w:p>
          <w:p w:rsidR="00376445" w:rsidRPr="00187E0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87E05">
              <w:rPr>
                <w:rFonts w:ascii="Times New Roman" w:hAnsi="Times New Roman" w:cs="Times New Roman"/>
                <w:sz w:val="28"/>
                <w:szCs w:val="28"/>
              </w:rPr>
              <w:t>Васильченко</w:t>
            </w:r>
          </w:p>
        </w:tc>
        <w:tc>
          <w:tcPr>
            <w:tcW w:w="1701" w:type="dxa"/>
          </w:tcPr>
          <w:p w:rsidR="00376445" w:rsidRDefault="00376445" w:rsidP="005F4F2C">
            <w:pPr>
              <w:spacing w:after="0" w:line="240" w:lineRule="auto"/>
              <w:jc w:val="both"/>
              <w:outlineLvl w:val="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187E05">
              <w:rPr>
                <w:rFonts w:ascii="Times New Roman" w:hAnsi="Times New Roman"/>
                <w:sz w:val="28"/>
                <w:szCs w:val="28"/>
                <w:lang w:eastAsia="ru-RU"/>
              </w:rPr>
              <w:t>заместители директоров ОО по УВР,</w:t>
            </w:r>
          </w:p>
          <w:p w:rsidR="00376445" w:rsidRPr="00F21D3C" w:rsidRDefault="00376445" w:rsidP="005F4F2C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педагоги ОО</w:t>
            </w:r>
          </w:p>
        </w:tc>
      </w:tr>
      <w:tr w:rsidR="00376445" w:rsidRPr="00F21D3C" w:rsidTr="004C148D">
        <w:tc>
          <w:tcPr>
            <w:tcW w:w="1368" w:type="dxa"/>
          </w:tcPr>
          <w:p w:rsidR="00376445" w:rsidRPr="005F4F2C" w:rsidRDefault="00376445" w:rsidP="008A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 w:rsidRPr="005F4F2C">
              <w:rPr>
                <w:rFonts w:ascii="Times New Roman" w:hAnsi="Times New Roman" w:cs="Times New Roman"/>
                <w:sz w:val="28"/>
                <w:szCs w:val="28"/>
              </w:rPr>
              <w:t>март</w:t>
            </w:r>
          </w:p>
        </w:tc>
        <w:tc>
          <w:tcPr>
            <w:tcW w:w="4550" w:type="dxa"/>
          </w:tcPr>
          <w:p w:rsidR="00376445" w:rsidRPr="005F4F2C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4F2C">
              <w:rPr>
                <w:rFonts w:ascii="Times New Roman" w:hAnsi="Times New Roman" w:cs="Times New Roman"/>
                <w:sz w:val="28"/>
                <w:szCs w:val="28"/>
              </w:rPr>
              <w:t>О системе работы объединений эколого-биологического направления в образовательных организациях муниципального района</w:t>
            </w:r>
          </w:p>
        </w:tc>
        <w:tc>
          <w:tcPr>
            <w:tcW w:w="2268" w:type="dxa"/>
          </w:tcPr>
          <w:p w:rsidR="00376445" w:rsidRPr="005F4F2C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4F2C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</w:p>
        </w:tc>
        <w:tc>
          <w:tcPr>
            <w:tcW w:w="1701" w:type="dxa"/>
          </w:tcPr>
          <w:p w:rsidR="00376445" w:rsidRPr="00F21D3C" w:rsidRDefault="00376445" w:rsidP="003F79D0">
            <w:pPr>
              <w:spacing w:after="0" w:line="240" w:lineRule="auto"/>
              <w:jc w:val="both"/>
              <w:outlineLvl w:val="3"/>
              <w:rPr>
                <w:rFonts w:ascii="Times New Roman" w:hAnsi="Times New Roman"/>
                <w:sz w:val="28"/>
                <w:szCs w:val="28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заместители директоров ОО по </w:t>
            </w:r>
            <w:r w:rsidRPr="00187E05">
              <w:rPr>
                <w:rFonts w:ascii="Times New Roman" w:hAnsi="Times New Roman"/>
                <w:sz w:val="28"/>
                <w:szCs w:val="28"/>
                <w:lang w:eastAsia="ru-RU"/>
              </w:rPr>
              <w:t>ВР</w:t>
            </w:r>
          </w:p>
        </w:tc>
      </w:tr>
      <w:tr w:rsidR="00376445" w:rsidRPr="00F21D3C" w:rsidTr="004C148D">
        <w:tc>
          <w:tcPr>
            <w:tcW w:w="1368" w:type="dxa"/>
          </w:tcPr>
          <w:p w:rsidR="00376445" w:rsidRPr="005F4F2C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4F2C">
              <w:rPr>
                <w:rFonts w:ascii="Times New Roman" w:hAnsi="Times New Roman" w:cs="Times New Roman"/>
                <w:sz w:val="28"/>
                <w:szCs w:val="28"/>
              </w:rPr>
              <w:t xml:space="preserve">апрель </w:t>
            </w:r>
          </w:p>
        </w:tc>
        <w:tc>
          <w:tcPr>
            <w:tcW w:w="4550" w:type="dxa"/>
          </w:tcPr>
          <w:p w:rsidR="00376445" w:rsidRPr="005F4F2C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4F2C">
              <w:rPr>
                <w:rFonts w:ascii="Times New Roman" w:hAnsi="Times New Roman" w:cs="Times New Roman"/>
                <w:sz w:val="28"/>
                <w:szCs w:val="28"/>
              </w:rPr>
              <w:t>Об организации летней оздоровительной кампании в 2017 году</w:t>
            </w:r>
          </w:p>
        </w:tc>
        <w:tc>
          <w:tcPr>
            <w:tcW w:w="2268" w:type="dxa"/>
          </w:tcPr>
          <w:p w:rsidR="00376445" w:rsidRPr="005F4F2C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4F2C">
              <w:rPr>
                <w:rFonts w:ascii="Times New Roman" w:hAnsi="Times New Roman" w:cs="Times New Roman"/>
                <w:sz w:val="28"/>
                <w:szCs w:val="28"/>
              </w:rPr>
              <w:t>Л.Р. Османова,</w:t>
            </w:r>
          </w:p>
          <w:p w:rsidR="00376445" w:rsidRPr="005F4F2C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4F2C">
              <w:rPr>
                <w:rFonts w:ascii="Times New Roman" w:hAnsi="Times New Roman" w:cs="Times New Roman"/>
                <w:sz w:val="28"/>
                <w:szCs w:val="28"/>
              </w:rPr>
              <w:t>В.О. Комаренко</w:t>
            </w:r>
          </w:p>
        </w:tc>
        <w:tc>
          <w:tcPr>
            <w:tcW w:w="1701" w:type="dxa"/>
          </w:tcPr>
          <w:p w:rsidR="00376445" w:rsidRPr="00F21D3C" w:rsidRDefault="00376445" w:rsidP="00827677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заместители директоров ОО по </w:t>
            </w:r>
            <w:r w:rsidRPr="00187E05">
              <w:rPr>
                <w:rFonts w:ascii="Times New Roman" w:hAnsi="Times New Roman"/>
                <w:sz w:val="28"/>
                <w:szCs w:val="28"/>
                <w:lang w:eastAsia="ru-RU"/>
              </w:rPr>
              <w:t>ВР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, начальники оздоровительных лагерей</w:t>
            </w:r>
          </w:p>
        </w:tc>
      </w:tr>
      <w:tr w:rsidR="00376445" w:rsidRPr="00F21D3C" w:rsidTr="004C148D">
        <w:tc>
          <w:tcPr>
            <w:tcW w:w="1368" w:type="dxa"/>
          </w:tcPr>
          <w:p w:rsidR="00376445" w:rsidRPr="005F4F2C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4F2C">
              <w:rPr>
                <w:rFonts w:ascii="Times New Roman" w:hAnsi="Times New Roman" w:cs="Times New Roman"/>
                <w:sz w:val="28"/>
                <w:szCs w:val="28"/>
              </w:rPr>
              <w:t>апрель</w:t>
            </w:r>
          </w:p>
        </w:tc>
        <w:tc>
          <w:tcPr>
            <w:tcW w:w="4550" w:type="dxa"/>
          </w:tcPr>
          <w:p w:rsidR="00376445" w:rsidRPr="005F4F2C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4F2C">
              <w:rPr>
                <w:rFonts w:ascii="Times New Roman" w:hAnsi="Times New Roman" w:cs="Times New Roman"/>
                <w:sz w:val="28"/>
                <w:szCs w:val="28"/>
              </w:rPr>
              <w:t>О п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одготовке к проведению ГИА-2017</w:t>
            </w:r>
          </w:p>
        </w:tc>
        <w:tc>
          <w:tcPr>
            <w:tcW w:w="2268" w:type="dxa"/>
          </w:tcPr>
          <w:p w:rsidR="00376445" w:rsidRPr="005F4F2C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4F2C">
              <w:rPr>
                <w:rFonts w:ascii="Times New Roman" w:hAnsi="Times New Roman" w:cs="Times New Roman"/>
                <w:sz w:val="28"/>
                <w:szCs w:val="28"/>
              </w:rPr>
              <w:t>Н.А. Ефремова</w:t>
            </w:r>
          </w:p>
        </w:tc>
        <w:tc>
          <w:tcPr>
            <w:tcW w:w="1701" w:type="dxa"/>
          </w:tcPr>
          <w:p w:rsidR="00376445" w:rsidRPr="00F21D3C" w:rsidRDefault="00376445" w:rsidP="00827677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заместители директоров ОО по У</w:t>
            </w:r>
            <w:r w:rsidRPr="00187E05">
              <w:rPr>
                <w:rFonts w:ascii="Times New Roman" w:hAnsi="Times New Roman"/>
                <w:sz w:val="28"/>
                <w:szCs w:val="28"/>
                <w:lang w:eastAsia="ru-RU"/>
              </w:rPr>
              <w:t>ВР</w:t>
            </w:r>
          </w:p>
        </w:tc>
      </w:tr>
      <w:tr w:rsidR="00376445" w:rsidRPr="00F21D3C" w:rsidTr="004C148D">
        <w:tc>
          <w:tcPr>
            <w:tcW w:w="1368" w:type="dxa"/>
          </w:tcPr>
          <w:p w:rsidR="00376445" w:rsidRPr="005F4F2C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4F2C">
              <w:rPr>
                <w:rFonts w:ascii="Times New Roman" w:hAnsi="Times New Roman" w:cs="Times New Roman"/>
                <w:sz w:val="28"/>
                <w:szCs w:val="28"/>
              </w:rPr>
              <w:t>апрель</w:t>
            </w:r>
          </w:p>
        </w:tc>
        <w:tc>
          <w:tcPr>
            <w:tcW w:w="4550" w:type="dxa"/>
          </w:tcPr>
          <w:p w:rsidR="00376445" w:rsidRPr="005F4F2C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4F2C">
              <w:rPr>
                <w:rFonts w:ascii="Times New Roman" w:hAnsi="Times New Roman" w:cs="Times New Roman"/>
                <w:sz w:val="28"/>
                <w:szCs w:val="28"/>
              </w:rPr>
              <w:t>Планирование работы и ведение документации методических сл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ужб образовательных организаций</w:t>
            </w:r>
          </w:p>
        </w:tc>
        <w:tc>
          <w:tcPr>
            <w:tcW w:w="2268" w:type="dxa"/>
          </w:tcPr>
          <w:p w:rsidR="00376445" w:rsidRPr="005F4F2C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4F2C">
              <w:rPr>
                <w:rFonts w:ascii="Times New Roman" w:hAnsi="Times New Roman" w:cs="Times New Roman"/>
                <w:sz w:val="28"/>
                <w:szCs w:val="28"/>
              </w:rPr>
              <w:t>О.Ю. Васильченко</w:t>
            </w:r>
          </w:p>
        </w:tc>
        <w:tc>
          <w:tcPr>
            <w:tcW w:w="1701" w:type="dxa"/>
          </w:tcPr>
          <w:p w:rsidR="00376445" w:rsidRPr="00F21D3C" w:rsidRDefault="00376445" w:rsidP="003F79D0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заместители директоров ОО по У</w:t>
            </w:r>
            <w:r w:rsidRPr="00187E05">
              <w:rPr>
                <w:rFonts w:ascii="Times New Roman" w:hAnsi="Times New Roman"/>
                <w:sz w:val="28"/>
                <w:szCs w:val="28"/>
                <w:lang w:eastAsia="ru-RU"/>
              </w:rPr>
              <w:t>ВР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, руководители школьных МО</w:t>
            </w:r>
          </w:p>
        </w:tc>
      </w:tr>
      <w:tr w:rsidR="00376445" w:rsidRPr="00F21D3C" w:rsidTr="004C148D">
        <w:tc>
          <w:tcPr>
            <w:tcW w:w="1368" w:type="dxa"/>
          </w:tcPr>
          <w:p w:rsidR="00376445" w:rsidRPr="00FC66DB" w:rsidRDefault="00376445" w:rsidP="008A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 w:rsidRPr="00FC66DB">
              <w:rPr>
                <w:rFonts w:ascii="Times New Roman" w:hAnsi="Times New Roman" w:cs="Times New Roman"/>
                <w:sz w:val="28"/>
                <w:szCs w:val="28"/>
              </w:rPr>
              <w:t>май</w:t>
            </w:r>
          </w:p>
        </w:tc>
        <w:tc>
          <w:tcPr>
            <w:tcW w:w="4550" w:type="dxa"/>
          </w:tcPr>
          <w:p w:rsidR="00376445" w:rsidRPr="00FC66DB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FC66DB">
              <w:rPr>
                <w:rFonts w:ascii="Times New Roman" w:hAnsi="Times New Roman" w:cs="Times New Roman"/>
                <w:sz w:val="28"/>
                <w:szCs w:val="28"/>
              </w:rPr>
              <w:t xml:space="preserve">1. </w:t>
            </w:r>
            <w:r w:rsidRPr="00FC66D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О состоянии готовности ОО к открытию летних оздоровительных лагерей. О выполнении требований Сан ПиН 2.4.4.2599-10 «Гигиенические требования к устройству, содержанию и организации режима в оздоровительных учреждениях с дневным пребыванием детей в период каникул». </w:t>
            </w:r>
          </w:p>
          <w:p w:rsidR="00376445" w:rsidRPr="00FC66DB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FC66D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2. Организация производственного контроля.</w:t>
            </w:r>
          </w:p>
        </w:tc>
        <w:tc>
          <w:tcPr>
            <w:tcW w:w="2268" w:type="dxa"/>
          </w:tcPr>
          <w:p w:rsidR="00376445" w:rsidRPr="005F4F2C" w:rsidRDefault="00376445" w:rsidP="00FC66D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4F2C">
              <w:rPr>
                <w:rFonts w:ascii="Times New Roman" w:hAnsi="Times New Roman" w:cs="Times New Roman"/>
                <w:sz w:val="28"/>
                <w:szCs w:val="28"/>
              </w:rPr>
              <w:t>Л.Р. Османова,</w:t>
            </w:r>
          </w:p>
          <w:p w:rsidR="00376445" w:rsidRPr="00FC66DB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6DB">
              <w:rPr>
                <w:rFonts w:ascii="Times New Roman" w:hAnsi="Times New Roman" w:cs="Times New Roman"/>
                <w:sz w:val="28"/>
                <w:szCs w:val="28"/>
              </w:rPr>
              <w:t>В.О. Комаренко</w:t>
            </w:r>
          </w:p>
        </w:tc>
        <w:tc>
          <w:tcPr>
            <w:tcW w:w="1701" w:type="dxa"/>
          </w:tcPr>
          <w:p w:rsidR="00376445" w:rsidRPr="00F21D3C" w:rsidRDefault="00376445" w:rsidP="00827677">
            <w:pPr>
              <w:spacing w:after="0" w:line="240" w:lineRule="auto"/>
              <w:jc w:val="both"/>
              <w:outlineLvl w:val="3"/>
              <w:rPr>
                <w:rFonts w:ascii="Times New Roman" w:hAnsi="Times New Roman"/>
                <w:sz w:val="28"/>
                <w:szCs w:val="28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заместители директоров ОО по </w:t>
            </w:r>
            <w:r w:rsidRPr="00187E05">
              <w:rPr>
                <w:rFonts w:ascii="Times New Roman" w:hAnsi="Times New Roman"/>
                <w:sz w:val="28"/>
                <w:szCs w:val="28"/>
                <w:lang w:eastAsia="ru-RU"/>
              </w:rPr>
              <w:t>ВР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, начальники оздоровительных лагерей</w:t>
            </w:r>
          </w:p>
        </w:tc>
      </w:tr>
      <w:tr w:rsidR="00376445" w:rsidRPr="00F21D3C" w:rsidTr="004C148D">
        <w:tc>
          <w:tcPr>
            <w:tcW w:w="1368" w:type="dxa"/>
          </w:tcPr>
          <w:p w:rsidR="00376445" w:rsidRPr="00FC66DB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6DB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4550" w:type="dxa"/>
          </w:tcPr>
          <w:p w:rsidR="00376445" w:rsidRPr="00FC66DB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6DB">
              <w:rPr>
                <w:rFonts w:ascii="Times New Roman" w:hAnsi="Times New Roman" w:cs="Times New Roman"/>
                <w:sz w:val="28"/>
                <w:szCs w:val="28"/>
              </w:rPr>
              <w:t>О состоянии и перспективах развития местных отделений общероссийской общественно-государственной детско-юношеской организации  «Российское движение школьников» в муници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пальном районе</w:t>
            </w:r>
          </w:p>
        </w:tc>
        <w:tc>
          <w:tcPr>
            <w:tcW w:w="2268" w:type="dxa"/>
          </w:tcPr>
          <w:p w:rsidR="00376445" w:rsidRPr="00FC66DB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6DB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</w:p>
        </w:tc>
        <w:tc>
          <w:tcPr>
            <w:tcW w:w="1701" w:type="dxa"/>
          </w:tcPr>
          <w:p w:rsidR="00376445" w:rsidRPr="00F21D3C" w:rsidRDefault="00376445" w:rsidP="00827677">
            <w:pPr>
              <w:spacing w:after="0" w:line="240" w:lineRule="auto"/>
              <w:jc w:val="both"/>
              <w:outlineLvl w:val="3"/>
              <w:rPr>
                <w:rFonts w:ascii="Times New Roman" w:hAnsi="Times New Roman"/>
                <w:sz w:val="28"/>
                <w:szCs w:val="28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заместители директоров ОО по </w:t>
            </w:r>
            <w:r w:rsidRPr="00187E05">
              <w:rPr>
                <w:rFonts w:ascii="Times New Roman" w:hAnsi="Times New Roman"/>
                <w:sz w:val="28"/>
                <w:szCs w:val="28"/>
                <w:lang w:eastAsia="ru-RU"/>
              </w:rPr>
              <w:t>ВР</w:t>
            </w:r>
          </w:p>
        </w:tc>
      </w:tr>
      <w:tr w:rsidR="00376445" w:rsidRPr="00F21D3C" w:rsidTr="004C148D">
        <w:tc>
          <w:tcPr>
            <w:tcW w:w="1368" w:type="dxa"/>
          </w:tcPr>
          <w:p w:rsidR="00376445" w:rsidRPr="00FC66DB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C66DB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4550" w:type="dxa"/>
          </w:tcPr>
          <w:p w:rsidR="00376445" w:rsidRPr="00FC66DB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00232">
              <w:rPr>
                <w:rFonts w:ascii="Times New Roman" w:hAnsi="Times New Roman" w:cs="Times New Roman"/>
                <w:sz w:val="28"/>
                <w:szCs w:val="28"/>
              </w:rPr>
              <w:t>Информационно-библиотечный центр в системе современного образования</w:t>
            </w:r>
          </w:p>
        </w:tc>
        <w:tc>
          <w:tcPr>
            <w:tcW w:w="2268" w:type="dxa"/>
          </w:tcPr>
          <w:p w:rsidR="00376445" w:rsidRPr="00FC66DB" w:rsidRDefault="00376445" w:rsidP="0040023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00232">
              <w:rPr>
                <w:rFonts w:ascii="Times New Roman" w:hAnsi="Times New Roman" w:cs="Times New Roman"/>
                <w:sz w:val="28"/>
                <w:szCs w:val="28"/>
              </w:rPr>
              <w:t>Н.В.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00232">
              <w:rPr>
                <w:rFonts w:ascii="Times New Roman" w:hAnsi="Times New Roman" w:cs="Times New Roman"/>
                <w:sz w:val="28"/>
                <w:szCs w:val="28"/>
              </w:rPr>
              <w:t xml:space="preserve">Полховская </w:t>
            </w:r>
          </w:p>
        </w:tc>
        <w:tc>
          <w:tcPr>
            <w:tcW w:w="1701" w:type="dxa"/>
          </w:tcPr>
          <w:p w:rsidR="00376445" w:rsidRDefault="00376445" w:rsidP="00827677">
            <w:pPr>
              <w:spacing w:after="0" w:line="240" w:lineRule="auto"/>
              <w:jc w:val="both"/>
              <w:outlineLvl w:val="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заместители директоров ОО по У</w:t>
            </w:r>
            <w:r w:rsidRPr="00187E05">
              <w:rPr>
                <w:rFonts w:ascii="Times New Roman" w:hAnsi="Times New Roman"/>
                <w:sz w:val="28"/>
                <w:szCs w:val="28"/>
                <w:lang w:eastAsia="ru-RU"/>
              </w:rPr>
              <w:t>ВР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, школьные библиотекари</w:t>
            </w:r>
          </w:p>
        </w:tc>
      </w:tr>
      <w:tr w:rsidR="00376445" w:rsidRPr="00F21D3C" w:rsidTr="004C148D">
        <w:tc>
          <w:tcPr>
            <w:tcW w:w="1368" w:type="dxa"/>
          </w:tcPr>
          <w:p w:rsidR="00376445" w:rsidRPr="00A54AED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4AED"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4550" w:type="dxa"/>
          </w:tcPr>
          <w:p w:rsidR="00376445" w:rsidRPr="00A54AED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4AED">
              <w:rPr>
                <w:rFonts w:ascii="Times New Roman" w:hAnsi="Times New Roman" w:cs="Times New Roman"/>
                <w:sz w:val="28"/>
                <w:szCs w:val="28"/>
              </w:rPr>
              <w:t>Состояние и перспективы развития детского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туризма в муниципальном районе</w:t>
            </w:r>
          </w:p>
        </w:tc>
        <w:tc>
          <w:tcPr>
            <w:tcW w:w="2268" w:type="dxa"/>
          </w:tcPr>
          <w:p w:rsidR="00376445" w:rsidRPr="00A54AED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4AED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</w:p>
        </w:tc>
        <w:tc>
          <w:tcPr>
            <w:tcW w:w="1701" w:type="dxa"/>
          </w:tcPr>
          <w:p w:rsidR="00376445" w:rsidRPr="00F21D3C" w:rsidRDefault="00376445" w:rsidP="00827677">
            <w:pPr>
              <w:spacing w:after="0" w:line="240" w:lineRule="auto"/>
              <w:jc w:val="both"/>
              <w:outlineLvl w:val="3"/>
              <w:rPr>
                <w:rFonts w:ascii="Times New Roman" w:hAnsi="Times New Roman"/>
                <w:sz w:val="28"/>
                <w:szCs w:val="28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заместители директоров ОО по </w:t>
            </w:r>
            <w:r w:rsidRPr="00187E05">
              <w:rPr>
                <w:rFonts w:ascii="Times New Roman" w:hAnsi="Times New Roman"/>
                <w:sz w:val="28"/>
                <w:szCs w:val="28"/>
                <w:lang w:eastAsia="ru-RU"/>
              </w:rPr>
              <w:t>ВР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, руководители учреждений дополнительного образования</w:t>
            </w:r>
          </w:p>
        </w:tc>
      </w:tr>
      <w:tr w:rsidR="00376445" w:rsidRPr="00F21D3C" w:rsidTr="004C148D">
        <w:tc>
          <w:tcPr>
            <w:tcW w:w="1368" w:type="dxa"/>
          </w:tcPr>
          <w:p w:rsidR="00376445" w:rsidRPr="00117AFB" w:rsidRDefault="00376445" w:rsidP="008A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 w:rsidRPr="00117AFB">
              <w:rPr>
                <w:rFonts w:ascii="Times New Roman" w:hAnsi="Times New Roman" w:cs="Times New Roman"/>
                <w:sz w:val="28"/>
                <w:szCs w:val="28"/>
              </w:rPr>
              <w:t>декабрь</w:t>
            </w:r>
          </w:p>
        </w:tc>
        <w:tc>
          <w:tcPr>
            <w:tcW w:w="4550" w:type="dxa"/>
          </w:tcPr>
          <w:p w:rsidR="00376445" w:rsidRDefault="00376445" w:rsidP="008A79C2">
            <w:pPr>
              <w:keepNext/>
              <w:keepLines/>
              <w:shd w:val="clear" w:color="auto" w:fill="FFFFFF"/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40" w:name="_Toc472697021"/>
            <w:r w:rsidRPr="00117AFB">
              <w:rPr>
                <w:rFonts w:ascii="Times New Roman" w:hAnsi="Times New Roman" w:cs="Times New Roman"/>
                <w:sz w:val="28"/>
                <w:szCs w:val="28"/>
              </w:rPr>
              <w:t>Использование современных образовательных технологий при реа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лизации ФГОС общего образования.</w:t>
            </w:r>
            <w:bookmarkEnd w:id="40"/>
          </w:p>
          <w:p w:rsidR="00376445" w:rsidRPr="00117AFB" w:rsidRDefault="00376445" w:rsidP="008A79C2">
            <w:pPr>
              <w:keepNext/>
              <w:keepLines/>
              <w:shd w:val="clear" w:color="auto" w:fill="FFFFFF"/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41" w:name="_Toc472697022"/>
            <w:r w:rsidRPr="00B83A3A">
              <w:rPr>
                <w:rFonts w:ascii="Times New Roman" w:hAnsi="Times New Roman" w:cs="Times New Roman"/>
                <w:sz w:val="28"/>
                <w:szCs w:val="28"/>
              </w:rPr>
              <w:t>О формировании заказа на уче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бники у учебные пособия на 2017-</w:t>
            </w:r>
            <w:r w:rsidRPr="00B83A3A">
              <w:rPr>
                <w:rFonts w:ascii="Times New Roman" w:hAnsi="Times New Roman" w:cs="Times New Roman"/>
                <w:sz w:val="28"/>
                <w:szCs w:val="28"/>
              </w:rPr>
              <w:t>2018 учебный год</w:t>
            </w:r>
            <w:bookmarkEnd w:id="41"/>
          </w:p>
        </w:tc>
        <w:tc>
          <w:tcPr>
            <w:tcW w:w="2268" w:type="dxa"/>
          </w:tcPr>
          <w:p w:rsidR="00376445" w:rsidRPr="00117AFB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17AFB">
              <w:rPr>
                <w:rFonts w:ascii="Times New Roman" w:hAnsi="Times New Roman" w:cs="Times New Roman"/>
                <w:sz w:val="28"/>
                <w:szCs w:val="28"/>
              </w:rPr>
              <w:t>Л.А. Борисова</w:t>
            </w:r>
          </w:p>
          <w:p w:rsidR="00376445" w:rsidRPr="00117AFB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1" w:type="dxa"/>
          </w:tcPr>
          <w:p w:rsidR="00376445" w:rsidRDefault="00376445" w:rsidP="00827677">
            <w:pPr>
              <w:spacing w:after="0" w:line="240" w:lineRule="auto"/>
              <w:jc w:val="both"/>
              <w:outlineLvl w:val="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заместители директоров ОО по У</w:t>
            </w:r>
            <w:r w:rsidRPr="00187E05">
              <w:rPr>
                <w:rFonts w:ascii="Times New Roman" w:hAnsi="Times New Roman"/>
                <w:sz w:val="28"/>
                <w:szCs w:val="28"/>
                <w:lang w:eastAsia="ru-RU"/>
              </w:rPr>
              <w:t>ВР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, педагоги ОО</w:t>
            </w:r>
          </w:p>
        </w:tc>
      </w:tr>
    </w:tbl>
    <w:p w:rsidR="00376445" w:rsidRPr="00F21D3C" w:rsidRDefault="00376445" w:rsidP="00846895">
      <w:pPr>
        <w:pStyle w:val="10"/>
        <w:spacing w:before="0"/>
        <w:jc w:val="left"/>
        <w:rPr>
          <w:highlight w:val="yellow"/>
        </w:rPr>
      </w:pPr>
      <w:bookmarkStart w:id="42" w:name="_Toc349231687"/>
    </w:p>
    <w:p w:rsidR="00376445" w:rsidRPr="00F26B69" w:rsidRDefault="00376445" w:rsidP="00846895">
      <w:pPr>
        <w:pStyle w:val="10"/>
        <w:spacing w:before="0"/>
        <w:jc w:val="left"/>
      </w:pPr>
      <w:bookmarkStart w:id="43" w:name="_Toc472697023"/>
      <w:r w:rsidRPr="00F26B69">
        <w:t>9.</w:t>
      </w:r>
      <w:bookmarkStart w:id="44" w:name="_Toc249702314"/>
      <w:bookmarkStart w:id="45" w:name="_Toc249702429"/>
      <w:bookmarkStart w:id="46" w:name="_Toc315090037"/>
      <w:bookmarkStart w:id="47" w:name="_Toc315095386"/>
      <w:bookmarkStart w:id="48" w:name="_Toc315794582"/>
      <w:r w:rsidRPr="00F26B69">
        <w:t xml:space="preserve"> Заседания муниципального Совета по вопросам образования</w:t>
      </w:r>
      <w:bookmarkEnd w:id="42"/>
      <w:bookmarkEnd w:id="43"/>
      <w:bookmarkEnd w:id="44"/>
      <w:bookmarkEnd w:id="45"/>
      <w:bookmarkEnd w:id="46"/>
      <w:bookmarkEnd w:id="47"/>
      <w:bookmarkEnd w:id="48"/>
    </w:p>
    <w:p w:rsidR="00376445" w:rsidRPr="00F26B69" w:rsidRDefault="00376445" w:rsidP="00E03818">
      <w:pPr>
        <w:spacing w:after="0" w:line="240" w:lineRule="auto"/>
        <w:jc w:val="both"/>
        <w:outlineLvl w:val="3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9887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80"/>
        <w:gridCol w:w="7200"/>
        <w:gridCol w:w="1607"/>
      </w:tblGrid>
      <w:tr w:rsidR="00376445" w:rsidRPr="00F26B69" w:rsidTr="004C148D">
        <w:tc>
          <w:tcPr>
            <w:tcW w:w="1080" w:type="dxa"/>
          </w:tcPr>
          <w:p w:rsidR="00376445" w:rsidRPr="00F26B69" w:rsidRDefault="00376445" w:rsidP="00E03818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26B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№ п.п.</w:t>
            </w:r>
          </w:p>
        </w:tc>
        <w:tc>
          <w:tcPr>
            <w:tcW w:w="7200" w:type="dxa"/>
          </w:tcPr>
          <w:p w:rsidR="00376445" w:rsidRPr="00F26B69" w:rsidRDefault="00376445" w:rsidP="00E03818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26B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мероприятия</w:t>
            </w:r>
          </w:p>
        </w:tc>
        <w:tc>
          <w:tcPr>
            <w:tcW w:w="1607" w:type="dxa"/>
          </w:tcPr>
          <w:p w:rsidR="00376445" w:rsidRPr="00F26B69" w:rsidRDefault="00376445" w:rsidP="00E03818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26B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сроки </w:t>
            </w:r>
          </w:p>
        </w:tc>
      </w:tr>
      <w:tr w:rsidR="00376445" w:rsidRPr="00F26B69" w:rsidTr="004C148D">
        <w:tc>
          <w:tcPr>
            <w:tcW w:w="1080" w:type="dxa"/>
          </w:tcPr>
          <w:p w:rsidR="00376445" w:rsidRPr="00F26B69" w:rsidRDefault="00376445" w:rsidP="00E03818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26B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7200" w:type="dxa"/>
          </w:tcPr>
          <w:p w:rsidR="00376445" w:rsidRPr="00F26B69" w:rsidRDefault="00376445" w:rsidP="00334DCF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26B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 подготовке и проведении государственной итоговой аттестации выпускников 11-х (12) классов в 2017 году</w:t>
            </w:r>
          </w:p>
        </w:tc>
        <w:tc>
          <w:tcPr>
            <w:tcW w:w="1607" w:type="dxa"/>
          </w:tcPr>
          <w:p w:rsidR="00376445" w:rsidRPr="00F26B69" w:rsidRDefault="00376445" w:rsidP="00E03818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26B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март</w:t>
            </w:r>
          </w:p>
        </w:tc>
      </w:tr>
      <w:tr w:rsidR="00376445" w:rsidRPr="00F26B69" w:rsidTr="004C148D">
        <w:tc>
          <w:tcPr>
            <w:tcW w:w="1080" w:type="dxa"/>
          </w:tcPr>
          <w:p w:rsidR="00376445" w:rsidRPr="00F26B69" w:rsidRDefault="00376445" w:rsidP="00E03818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26B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7200" w:type="dxa"/>
          </w:tcPr>
          <w:p w:rsidR="00376445" w:rsidRPr="00F26B69" w:rsidRDefault="00376445" w:rsidP="00C94E4B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26B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 организации работы образовательных организаций муниципального района по обеспечению профильного образования и профессионального самоопределения обучающихся</w:t>
            </w:r>
          </w:p>
        </w:tc>
        <w:tc>
          <w:tcPr>
            <w:tcW w:w="1607" w:type="dxa"/>
          </w:tcPr>
          <w:p w:rsidR="00376445" w:rsidRPr="00F26B69" w:rsidRDefault="00376445" w:rsidP="00E03818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26B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июнь</w:t>
            </w:r>
          </w:p>
        </w:tc>
      </w:tr>
      <w:tr w:rsidR="00376445" w:rsidRPr="00F21D3C" w:rsidTr="004C148D">
        <w:tc>
          <w:tcPr>
            <w:tcW w:w="1080" w:type="dxa"/>
          </w:tcPr>
          <w:p w:rsidR="00376445" w:rsidRPr="00F26B69" w:rsidRDefault="00376445" w:rsidP="00E03818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26B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7200" w:type="dxa"/>
          </w:tcPr>
          <w:p w:rsidR="00376445" w:rsidRPr="00106688" w:rsidRDefault="00376445" w:rsidP="006F501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0668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 ходе лицензирования медицинских кабинетов</w:t>
            </w:r>
          </w:p>
          <w:p w:rsidR="00376445" w:rsidRPr="00F26B69" w:rsidRDefault="00376445" w:rsidP="006F501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0668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дошкольных образовательных организаций муниципального района</w:t>
            </w:r>
          </w:p>
        </w:tc>
        <w:tc>
          <w:tcPr>
            <w:tcW w:w="1607" w:type="dxa"/>
          </w:tcPr>
          <w:p w:rsidR="00376445" w:rsidRPr="00F26B69" w:rsidRDefault="00376445" w:rsidP="00667C97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26B6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октябрь </w:t>
            </w:r>
          </w:p>
        </w:tc>
      </w:tr>
      <w:tr w:rsidR="00376445" w:rsidRPr="00F21D3C" w:rsidTr="004C148D">
        <w:tc>
          <w:tcPr>
            <w:tcW w:w="1080" w:type="dxa"/>
          </w:tcPr>
          <w:p w:rsidR="00376445" w:rsidRPr="001627A2" w:rsidRDefault="00376445" w:rsidP="00E03818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27A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4.</w:t>
            </w:r>
          </w:p>
        </w:tc>
        <w:tc>
          <w:tcPr>
            <w:tcW w:w="7200" w:type="dxa"/>
          </w:tcPr>
          <w:p w:rsidR="00376445" w:rsidRPr="001627A2" w:rsidRDefault="00376445" w:rsidP="00F26B6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27A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1. Об организации подвоза обучающихся ОО муниципального района.</w:t>
            </w:r>
          </w:p>
          <w:p w:rsidR="00376445" w:rsidRPr="001627A2" w:rsidRDefault="00376445" w:rsidP="00F26B6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27A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2.  Утверждение плана работы муниципального Совета по вопросам образования на 2018 год</w:t>
            </w:r>
          </w:p>
        </w:tc>
        <w:tc>
          <w:tcPr>
            <w:tcW w:w="1607" w:type="dxa"/>
          </w:tcPr>
          <w:p w:rsidR="00376445" w:rsidRPr="001627A2" w:rsidRDefault="00376445" w:rsidP="00E03818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27A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декабрь</w:t>
            </w:r>
          </w:p>
        </w:tc>
      </w:tr>
    </w:tbl>
    <w:p w:rsidR="00376445" w:rsidRDefault="00376445" w:rsidP="00846895">
      <w:pPr>
        <w:pStyle w:val="10"/>
        <w:spacing w:before="0"/>
        <w:jc w:val="left"/>
        <w:rPr>
          <w:highlight w:val="yellow"/>
        </w:rPr>
      </w:pPr>
      <w:bookmarkStart w:id="49" w:name="_Toc349231688"/>
    </w:p>
    <w:p w:rsidR="00376445" w:rsidRPr="00F21D3C" w:rsidRDefault="00376445" w:rsidP="00846895">
      <w:pPr>
        <w:pStyle w:val="10"/>
        <w:spacing w:before="0"/>
        <w:jc w:val="left"/>
        <w:rPr>
          <w:highlight w:val="yellow"/>
        </w:rPr>
      </w:pPr>
    </w:p>
    <w:p w:rsidR="00376445" w:rsidRPr="001627A2" w:rsidRDefault="00376445" w:rsidP="00846895">
      <w:pPr>
        <w:pStyle w:val="10"/>
        <w:spacing w:before="0"/>
        <w:jc w:val="left"/>
      </w:pPr>
      <w:bookmarkStart w:id="50" w:name="_Toc378004376"/>
      <w:bookmarkStart w:id="51" w:name="_Toc472697024"/>
      <w:r w:rsidRPr="001627A2">
        <w:t>10. Заседания комиссий Управления образования</w:t>
      </w:r>
      <w:bookmarkEnd w:id="49"/>
      <w:bookmarkEnd w:id="50"/>
      <w:bookmarkEnd w:id="51"/>
    </w:p>
    <w:p w:rsidR="00376445" w:rsidRPr="001627A2" w:rsidRDefault="00376445" w:rsidP="002940A5">
      <w:pPr>
        <w:spacing w:after="0" w:line="240" w:lineRule="auto"/>
        <w:jc w:val="both"/>
        <w:outlineLvl w:val="3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9887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265"/>
        <w:gridCol w:w="2257"/>
        <w:gridCol w:w="2365"/>
      </w:tblGrid>
      <w:tr w:rsidR="00376445" w:rsidRPr="001627A2" w:rsidTr="004C148D">
        <w:tc>
          <w:tcPr>
            <w:tcW w:w="5265" w:type="dxa"/>
          </w:tcPr>
          <w:p w:rsidR="00376445" w:rsidRPr="001627A2" w:rsidRDefault="00376445" w:rsidP="002940A5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27A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комиссия</w:t>
            </w:r>
          </w:p>
        </w:tc>
        <w:tc>
          <w:tcPr>
            <w:tcW w:w="2257" w:type="dxa"/>
          </w:tcPr>
          <w:p w:rsidR="00376445" w:rsidRPr="001627A2" w:rsidRDefault="00376445" w:rsidP="002940A5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27A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дата</w:t>
            </w:r>
          </w:p>
        </w:tc>
        <w:tc>
          <w:tcPr>
            <w:tcW w:w="2365" w:type="dxa"/>
          </w:tcPr>
          <w:p w:rsidR="00376445" w:rsidRPr="001627A2" w:rsidRDefault="00376445" w:rsidP="002940A5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627A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ответственный</w:t>
            </w:r>
          </w:p>
        </w:tc>
      </w:tr>
      <w:tr w:rsidR="00376445" w:rsidRPr="001627A2" w:rsidTr="004C148D">
        <w:tc>
          <w:tcPr>
            <w:tcW w:w="5265" w:type="dxa"/>
          </w:tcPr>
          <w:p w:rsidR="00376445" w:rsidRPr="001627A2" w:rsidRDefault="00376445" w:rsidP="00254D14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 w:rsidRPr="001627A2">
              <w:rPr>
                <w:rFonts w:ascii="Times New Roman" w:hAnsi="Times New Roman" w:cs="Times New Roman"/>
                <w:sz w:val="28"/>
                <w:szCs w:val="28"/>
              </w:rPr>
              <w:t>Комиссия по оценке эффективности деятельности руководителей образовательных учреждений, осуществляющих образовательную деятельность по образовательным программам дошкольного образования, начального общего образования, основного общего образования, среднего общего образования и учреждений осуществляющих образовательную деятельность по дополнительным образовательным программам, подведомственных управлению образования администрации муниципального района имени Лазо</w:t>
            </w:r>
          </w:p>
        </w:tc>
        <w:tc>
          <w:tcPr>
            <w:tcW w:w="2257" w:type="dxa"/>
          </w:tcPr>
          <w:p w:rsidR="00376445" w:rsidRPr="001627A2" w:rsidRDefault="00376445" w:rsidP="00254D14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 w:rsidRPr="001627A2">
              <w:rPr>
                <w:rFonts w:ascii="Times New Roman" w:hAnsi="Times New Roman" w:cs="Times New Roman"/>
                <w:sz w:val="28"/>
                <w:szCs w:val="28"/>
              </w:rPr>
              <w:t>1 раз в квартал</w:t>
            </w:r>
          </w:p>
        </w:tc>
        <w:tc>
          <w:tcPr>
            <w:tcW w:w="2365" w:type="dxa"/>
          </w:tcPr>
          <w:p w:rsidR="00376445" w:rsidRPr="001627A2" w:rsidRDefault="00376445" w:rsidP="00254D14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 w:rsidRPr="001627A2">
              <w:rPr>
                <w:rFonts w:ascii="Times New Roman" w:hAnsi="Times New Roman" w:cs="Times New Roman"/>
                <w:sz w:val="28"/>
                <w:szCs w:val="28"/>
              </w:rPr>
              <w:t>Н.Е. Ильюшина</w:t>
            </w:r>
          </w:p>
        </w:tc>
      </w:tr>
      <w:tr w:rsidR="00376445" w:rsidRPr="00F21D3C" w:rsidTr="004C148D">
        <w:tc>
          <w:tcPr>
            <w:tcW w:w="5265" w:type="dxa"/>
          </w:tcPr>
          <w:p w:rsidR="00376445" w:rsidRPr="001627A2" w:rsidRDefault="00376445" w:rsidP="00172EF0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 w:rsidRPr="001627A2">
              <w:rPr>
                <w:rFonts w:ascii="Times New Roman" w:hAnsi="Times New Roman" w:cs="Times New Roman"/>
                <w:sz w:val="28"/>
                <w:szCs w:val="28"/>
              </w:rPr>
              <w:t>Территориальная психолого-медико-педагогическая комиссия муниципального района имени Лазо Хабаровского края</w:t>
            </w:r>
          </w:p>
        </w:tc>
        <w:tc>
          <w:tcPr>
            <w:tcW w:w="2257" w:type="dxa"/>
          </w:tcPr>
          <w:p w:rsidR="00376445" w:rsidRPr="001627A2" w:rsidRDefault="00376445" w:rsidP="008304A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 w:rsidRPr="001627A2">
              <w:rPr>
                <w:rFonts w:ascii="Times New Roman" w:hAnsi="Times New Roman" w:cs="Times New Roman"/>
                <w:sz w:val="28"/>
                <w:szCs w:val="28"/>
              </w:rPr>
              <w:t>по мере необходимости</w:t>
            </w:r>
          </w:p>
        </w:tc>
        <w:tc>
          <w:tcPr>
            <w:tcW w:w="2365" w:type="dxa"/>
          </w:tcPr>
          <w:p w:rsidR="00376445" w:rsidRPr="001627A2" w:rsidRDefault="00376445" w:rsidP="008304A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Г.И. Шевченко</w:t>
            </w:r>
          </w:p>
        </w:tc>
      </w:tr>
      <w:tr w:rsidR="00376445" w:rsidRPr="00F21D3C" w:rsidTr="004C148D">
        <w:tc>
          <w:tcPr>
            <w:tcW w:w="5265" w:type="dxa"/>
          </w:tcPr>
          <w:p w:rsidR="00376445" w:rsidRPr="009C4F98" w:rsidRDefault="00376445" w:rsidP="002940A5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4F9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Комиссия по приему детей в первые классы общеобразовательных организаций муниципального района имени Лазо</w:t>
            </w:r>
          </w:p>
        </w:tc>
        <w:tc>
          <w:tcPr>
            <w:tcW w:w="2257" w:type="dxa"/>
          </w:tcPr>
          <w:p w:rsidR="00376445" w:rsidRPr="009C4F98" w:rsidRDefault="00376445" w:rsidP="00172EF0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4F98">
              <w:rPr>
                <w:rFonts w:ascii="Times New Roman" w:hAnsi="Times New Roman" w:cs="Times New Roman"/>
                <w:sz w:val="28"/>
                <w:szCs w:val="28"/>
              </w:rPr>
              <w:t>по мере необходимости</w:t>
            </w:r>
          </w:p>
        </w:tc>
        <w:tc>
          <w:tcPr>
            <w:tcW w:w="2365" w:type="dxa"/>
          </w:tcPr>
          <w:p w:rsidR="00376445" w:rsidRPr="009C4F98" w:rsidRDefault="00376445" w:rsidP="002940A5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4F9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Г.И. Шевченко</w:t>
            </w:r>
          </w:p>
        </w:tc>
      </w:tr>
      <w:tr w:rsidR="00376445" w:rsidRPr="00F21D3C" w:rsidTr="004C148D">
        <w:tc>
          <w:tcPr>
            <w:tcW w:w="5265" w:type="dxa"/>
          </w:tcPr>
          <w:p w:rsidR="00376445" w:rsidRPr="009C4F98" w:rsidRDefault="00376445" w:rsidP="002940A5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4F9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Комиссия по соблюдению гарантированных прав несовершеннолетних граждан на получение общего образования муниципального района имени Лазо</w:t>
            </w:r>
          </w:p>
        </w:tc>
        <w:tc>
          <w:tcPr>
            <w:tcW w:w="2257" w:type="dxa"/>
          </w:tcPr>
          <w:p w:rsidR="00376445" w:rsidRPr="009C4F98" w:rsidRDefault="00376445" w:rsidP="002940A5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4F98">
              <w:rPr>
                <w:rFonts w:ascii="Times New Roman" w:hAnsi="Times New Roman" w:cs="Times New Roman"/>
                <w:sz w:val="28"/>
                <w:szCs w:val="28"/>
              </w:rPr>
              <w:t>по мере необходимости</w:t>
            </w:r>
          </w:p>
        </w:tc>
        <w:tc>
          <w:tcPr>
            <w:tcW w:w="2365" w:type="dxa"/>
          </w:tcPr>
          <w:p w:rsidR="00376445" w:rsidRPr="009C4F98" w:rsidRDefault="00376445" w:rsidP="002940A5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4F9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Г.И. Шевченко</w:t>
            </w:r>
          </w:p>
        </w:tc>
      </w:tr>
      <w:tr w:rsidR="00376445" w:rsidRPr="00F21D3C" w:rsidTr="004C148D">
        <w:tc>
          <w:tcPr>
            <w:tcW w:w="5265" w:type="dxa"/>
          </w:tcPr>
          <w:p w:rsidR="00376445" w:rsidRPr="009C4F98" w:rsidRDefault="00376445" w:rsidP="002940A5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4F9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Наградная комиссия Управления </w:t>
            </w:r>
            <w:r w:rsidRPr="009C4F98">
              <w:rPr>
                <w:rFonts w:ascii="Times New Roman" w:hAnsi="Times New Roman" w:cs="Times New Roman"/>
                <w:sz w:val="28"/>
                <w:szCs w:val="28"/>
              </w:rPr>
              <w:t>образования администрации муниципального района имени Лазо</w:t>
            </w:r>
          </w:p>
        </w:tc>
        <w:tc>
          <w:tcPr>
            <w:tcW w:w="2257" w:type="dxa"/>
          </w:tcPr>
          <w:p w:rsidR="00376445" w:rsidRPr="009C4F98" w:rsidRDefault="00376445" w:rsidP="002940A5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4F98">
              <w:rPr>
                <w:rFonts w:ascii="Times New Roman" w:hAnsi="Times New Roman" w:cs="Times New Roman"/>
                <w:sz w:val="28"/>
                <w:szCs w:val="28"/>
              </w:rPr>
              <w:t>по мере необходимости</w:t>
            </w:r>
          </w:p>
        </w:tc>
        <w:tc>
          <w:tcPr>
            <w:tcW w:w="2365" w:type="dxa"/>
          </w:tcPr>
          <w:p w:rsidR="00376445" w:rsidRPr="009C4F98" w:rsidRDefault="00376445" w:rsidP="002940A5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4F9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С.А. Азон</w:t>
            </w:r>
          </w:p>
        </w:tc>
      </w:tr>
      <w:tr w:rsidR="00376445" w:rsidRPr="00F21D3C" w:rsidTr="004C148D">
        <w:tc>
          <w:tcPr>
            <w:tcW w:w="5265" w:type="dxa"/>
          </w:tcPr>
          <w:p w:rsidR="00376445" w:rsidRPr="009C4F98" w:rsidRDefault="00376445" w:rsidP="002940A5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4F9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Комиссия по аттестации руководителей образовательных организаций, подведомственных Управлению </w:t>
            </w:r>
            <w:r w:rsidRPr="009C4F98">
              <w:rPr>
                <w:rFonts w:ascii="Times New Roman" w:hAnsi="Times New Roman" w:cs="Times New Roman"/>
                <w:sz w:val="28"/>
                <w:szCs w:val="28"/>
              </w:rPr>
              <w:t>образования администрации муниципального района имени Лазо</w:t>
            </w:r>
          </w:p>
        </w:tc>
        <w:tc>
          <w:tcPr>
            <w:tcW w:w="2257" w:type="dxa"/>
          </w:tcPr>
          <w:p w:rsidR="00376445" w:rsidRPr="009C4F98" w:rsidRDefault="00376445" w:rsidP="002940A5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4F9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 раз в квартал</w:t>
            </w:r>
          </w:p>
        </w:tc>
        <w:tc>
          <w:tcPr>
            <w:tcW w:w="2365" w:type="dxa"/>
          </w:tcPr>
          <w:p w:rsidR="00376445" w:rsidRPr="009C4F98" w:rsidRDefault="00376445" w:rsidP="002940A5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4F9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С.А. Азон</w:t>
            </w:r>
          </w:p>
        </w:tc>
      </w:tr>
    </w:tbl>
    <w:p w:rsidR="00376445" w:rsidRPr="00F21D3C" w:rsidRDefault="00376445" w:rsidP="002940A5">
      <w:pPr>
        <w:spacing w:after="0" w:line="240" w:lineRule="auto"/>
        <w:jc w:val="both"/>
        <w:outlineLvl w:val="3"/>
        <w:rPr>
          <w:rFonts w:ascii="Times New Roman" w:hAnsi="Times New Roman" w:cs="Times New Roman"/>
          <w:b/>
          <w:bCs/>
          <w:sz w:val="28"/>
          <w:szCs w:val="28"/>
          <w:highlight w:val="yellow"/>
          <w:lang w:eastAsia="ru-RU"/>
        </w:rPr>
      </w:pPr>
    </w:p>
    <w:p w:rsidR="00376445" w:rsidRPr="009C4F98" w:rsidRDefault="00376445" w:rsidP="00B67E8E">
      <w:pPr>
        <w:pStyle w:val="10"/>
        <w:spacing w:before="0" w:line="240" w:lineRule="exact"/>
        <w:jc w:val="both"/>
      </w:pPr>
      <w:bookmarkStart w:id="52" w:name="_Toc349231689"/>
      <w:bookmarkStart w:id="53" w:name="_Toc472697025"/>
      <w:r w:rsidRPr="009C4F98">
        <w:t>11. Информационные встречи начальника Управления образования</w:t>
      </w:r>
      <w:bookmarkEnd w:id="52"/>
      <w:bookmarkEnd w:id="53"/>
    </w:p>
    <w:p w:rsidR="00376445" w:rsidRPr="009C4F98" w:rsidRDefault="00376445" w:rsidP="00B67E8E">
      <w:pPr>
        <w:pStyle w:val="10"/>
        <w:spacing w:before="0" w:line="240" w:lineRule="exact"/>
        <w:jc w:val="both"/>
      </w:pPr>
      <w:bookmarkStart w:id="54" w:name="_Toc472697026"/>
      <w:r w:rsidRPr="009C4F98">
        <w:t>«Обеспечение качества образования в соответствии с государственными</w:t>
      </w:r>
      <w:bookmarkEnd w:id="54"/>
    </w:p>
    <w:p w:rsidR="00376445" w:rsidRPr="009C4F98" w:rsidRDefault="00376445" w:rsidP="00B67E8E">
      <w:pPr>
        <w:pStyle w:val="10"/>
        <w:spacing w:before="0" w:line="240" w:lineRule="exact"/>
        <w:jc w:val="both"/>
      </w:pPr>
      <w:bookmarkStart w:id="55" w:name="_Toc378004379"/>
      <w:bookmarkStart w:id="56" w:name="_Toc472697027"/>
      <w:r w:rsidRPr="009C4F98">
        <w:t>образовательными стандартами, социальным заказом микросоциума»</w:t>
      </w:r>
      <w:bookmarkEnd w:id="55"/>
      <w:bookmarkEnd w:id="56"/>
    </w:p>
    <w:p w:rsidR="00376445" w:rsidRPr="009C4F98" w:rsidRDefault="00376445" w:rsidP="00B23DC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9887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68"/>
        <w:gridCol w:w="4834"/>
        <w:gridCol w:w="3685"/>
      </w:tblGrid>
      <w:tr w:rsidR="00376445" w:rsidRPr="009C4F98" w:rsidTr="00045851">
        <w:tc>
          <w:tcPr>
            <w:tcW w:w="1368" w:type="dxa"/>
          </w:tcPr>
          <w:p w:rsidR="00376445" w:rsidRPr="009C4F98" w:rsidRDefault="00376445" w:rsidP="00DA215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4F9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дата</w:t>
            </w:r>
          </w:p>
        </w:tc>
        <w:tc>
          <w:tcPr>
            <w:tcW w:w="4834" w:type="dxa"/>
          </w:tcPr>
          <w:p w:rsidR="00376445" w:rsidRPr="009C4F98" w:rsidRDefault="00376445" w:rsidP="00DA215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4F9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поселение</w:t>
            </w:r>
          </w:p>
        </w:tc>
        <w:tc>
          <w:tcPr>
            <w:tcW w:w="3685" w:type="dxa"/>
          </w:tcPr>
          <w:p w:rsidR="00376445" w:rsidRPr="009C4F98" w:rsidRDefault="00376445" w:rsidP="00DA215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4F9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ответственный</w:t>
            </w:r>
          </w:p>
        </w:tc>
      </w:tr>
      <w:tr w:rsidR="00376445" w:rsidRPr="00F21D3C" w:rsidTr="00045851">
        <w:tc>
          <w:tcPr>
            <w:tcW w:w="1368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январь</w:t>
            </w:r>
          </w:p>
        </w:tc>
        <w:tc>
          <w:tcPr>
            <w:tcW w:w="4834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Кругликово, Екатеринославка</w:t>
            </w:r>
          </w:p>
        </w:tc>
        <w:tc>
          <w:tcPr>
            <w:tcW w:w="3685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Д.Г. Черепанов,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Н.А. Ефремова</w:t>
            </w:r>
          </w:p>
        </w:tc>
      </w:tr>
      <w:tr w:rsidR="00376445" w:rsidRPr="00F21D3C" w:rsidTr="00045851">
        <w:tc>
          <w:tcPr>
            <w:tcW w:w="1368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4834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Золотой,  Сукпай </w:t>
            </w:r>
          </w:p>
        </w:tc>
        <w:tc>
          <w:tcPr>
            <w:tcW w:w="3685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А.С. Соловьева</w:t>
            </w:r>
          </w:p>
        </w:tc>
      </w:tr>
      <w:tr w:rsidR="00376445" w:rsidRPr="00F21D3C" w:rsidTr="00045851">
        <w:tc>
          <w:tcPr>
            <w:tcW w:w="1368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март</w:t>
            </w:r>
          </w:p>
        </w:tc>
        <w:tc>
          <w:tcPr>
            <w:tcW w:w="4834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Долми, Южный, Святогорье</w:t>
            </w:r>
          </w:p>
        </w:tc>
        <w:tc>
          <w:tcPr>
            <w:tcW w:w="3685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Н.А. Сысоева</w:t>
            </w:r>
          </w:p>
        </w:tc>
      </w:tr>
      <w:tr w:rsidR="00376445" w:rsidRPr="00F21D3C" w:rsidTr="00045851">
        <w:tc>
          <w:tcPr>
            <w:tcW w:w="1368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апрель</w:t>
            </w:r>
          </w:p>
        </w:tc>
        <w:tc>
          <w:tcPr>
            <w:tcW w:w="4834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Сита, Переяславка</w:t>
            </w:r>
          </w:p>
        </w:tc>
        <w:tc>
          <w:tcPr>
            <w:tcW w:w="3685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Д.Г. Черепанов, С.А. Азон</w:t>
            </w:r>
          </w:p>
        </w:tc>
      </w:tr>
      <w:tr w:rsidR="00376445" w:rsidRPr="00F21D3C" w:rsidTr="00045851">
        <w:tc>
          <w:tcPr>
            <w:tcW w:w="1368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май</w:t>
            </w:r>
          </w:p>
        </w:tc>
        <w:tc>
          <w:tcPr>
            <w:tcW w:w="4834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Обор, Дурмин</w:t>
            </w:r>
          </w:p>
        </w:tc>
        <w:tc>
          <w:tcPr>
            <w:tcW w:w="3685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Д.Г. Черепанов</w:t>
            </w:r>
          </w:p>
        </w:tc>
      </w:tr>
      <w:tr w:rsidR="00376445" w:rsidRPr="00F21D3C" w:rsidTr="00045851">
        <w:tc>
          <w:tcPr>
            <w:tcW w:w="1368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июнь</w:t>
            </w:r>
          </w:p>
        </w:tc>
        <w:tc>
          <w:tcPr>
            <w:tcW w:w="4834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Полетное, Бичевая</w:t>
            </w:r>
          </w:p>
        </w:tc>
        <w:tc>
          <w:tcPr>
            <w:tcW w:w="3685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Н.А. Ефремова</w:t>
            </w:r>
          </w:p>
        </w:tc>
      </w:tr>
      <w:tr w:rsidR="00376445" w:rsidRPr="00F21D3C" w:rsidTr="00045851">
        <w:tc>
          <w:tcPr>
            <w:tcW w:w="1368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июль </w:t>
            </w:r>
          </w:p>
        </w:tc>
        <w:tc>
          <w:tcPr>
            <w:tcW w:w="4834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Солонцовый, п. Катэн </w:t>
            </w:r>
          </w:p>
        </w:tc>
        <w:tc>
          <w:tcPr>
            <w:tcW w:w="3685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Н.А. Сысоева</w:t>
            </w:r>
          </w:p>
        </w:tc>
      </w:tr>
      <w:tr w:rsidR="00376445" w:rsidRPr="00F21D3C" w:rsidTr="00045851">
        <w:tc>
          <w:tcPr>
            <w:tcW w:w="1368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август</w:t>
            </w:r>
          </w:p>
        </w:tc>
        <w:tc>
          <w:tcPr>
            <w:tcW w:w="4834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Гвасюги, Среднехорский</w:t>
            </w:r>
          </w:p>
        </w:tc>
        <w:tc>
          <w:tcPr>
            <w:tcW w:w="3685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А.С. Соловьева</w:t>
            </w:r>
          </w:p>
        </w:tc>
      </w:tr>
      <w:tr w:rsidR="00376445" w:rsidRPr="00F21D3C" w:rsidTr="00045851">
        <w:tc>
          <w:tcPr>
            <w:tcW w:w="1368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сентябрь</w:t>
            </w:r>
          </w:p>
        </w:tc>
        <w:tc>
          <w:tcPr>
            <w:tcW w:w="4834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Хор, Новостройка</w:t>
            </w:r>
          </w:p>
        </w:tc>
        <w:tc>
          <w:tcPr>
            <w:tcW w:w="3685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Н.С. Сабаева,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Н.А. Сысоева</w:t>
            </w:r>
          </w:p>
        </w:tc>
      </w:tr>
      <w:tr w:rsidR="00376445" w:rsidRPr="00F21D3C" w:rsidTr="00045851">
        <w:tc>
          <w:tcPr>
            <w:tcW w:w="1368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4834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Георгиевка, Соколовка </w:t>
            </w:r>
          </w:p>
        </w:tc>
        <w:tc>
          <w:tcPr>
            <w:tcW w:w="3685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Н.А. Ефремова </w:t>
            </w:r>
          </w:p>
        </w:tc>
      </w:tr>
      <w:tr w:rsidR="00376445" w:rsidRPr="00F21D3C" w:rsidTr="00045851">
        <w:tc>
          <w:tcPr>
            <w:tcW w:w="1368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4834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Могилевка, Черняево, Киинск, Гродеково</w:t>
            </w:r>
          </w:p>
        </w:tc>
        <w:tc>
          <w:tcPr>
            <w:tcW w:w="3685" w:type="dxa"/>
          </w:tcPr>
          <w:p w:rsidR="0037644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Н.А. Ефремова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</w:p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Г.И. Шевченко</w:t>
            </w:r>
          </w:p>
        </w:tc>
      </w:tr>
      <w:tr w:rsidR="00376445" w:rsidRPr="00F21D3C" w:rsidTr="00045851">
        <w:tc>
          <w:tcPr>
            <w:tcW w:w="1368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декабрь</w:t>
            </w:r>
          </w:p>
        </w:tc>
        <w:tc>
          <w:tcPr>
            <w:tcW w:w="4834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 xml:space="preserve">Сидима, Мухен </w:t>
            </w:r>
          </w:p>
        </w:tc>
        <w:tc>
          <w:tcPr>
            <w:tcW w:w="3685" w:type="dxa"/>
          </w:tcPr>
          <w:p w:rsidR="00376445" w:rsidRPr="00FF255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F2553">
              <w:rPr>
                <w:rFonts w:ascii="Times New Roman" w:hAnsi="Times New Roman" w:cs="Times New Roman"/>
                <w:sz w:val="28"/>
                <w:szCs w:val="28"/>
              </w:rPr>
              <w:t>Д.Г. Черепанов</w:t>
            </w:r>
          </w:p>
        </w:tc>
      </w:tr>
    </w:tbl>
    <w:p w:rsidR="00376445" w:rsidRPr="00F21D3C" w:rsidRDefault="00376445" w:rsidP="00B23DC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highlight w:val="yellow"/>
          <w:lang w:eastAsia="ru-RU"/>
        </w:rPr>
      </w:pPr>
    </w:p>
    <w:p w:rsidR="00376445" w:rsidRPr="00BE32D7" w:rsidRDefault="00376445" w:rsidP="008333DE">
      <w:pPr>
        <w:tabs>
          <w:tab w:val="left" w:pos="7920"/>
        </w:tabs>
        <w:spacing w:after="0" w:line="240" w:lineRule="exact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bookmarkStart w:id="57" w:name="_Toc472697028"/>
      <w:r w:rsidRPr="00BE32D7">
        <w:rPr>
          <w:rStyle w:val="11"/>
          <w:color w:val="auto"/>
        </w:rPr>
        <w:t xml:space="preserve">12. </w:t>
      </w:r>
      <w:bookmarkStart w:id="58" w:name="_Toc249702319"/>
      <w:bookmarkStart w:id="59" w:name="_Toc249702434"/>
      <w:bookmarkStart w:id="60" w:name="_Toc315090042"/>
      <w:bookmarkStart w:id="61" w:name="_Toc315095391"/>
      <w:r w:rsidRPr="00BE32D7">
        <w:rPr>
          <w:rStyle w:val="11"/>
          <w:color w:val="auto"/>
        </w:rPr>
        <w:t xml:space="preserve"> Прием граждан начальником Управления образования</w:t>
      </w:r>
      <w:bookmarkEnd w:id="58"/>
      <w:bookmarkEnd w:id="59"/>
      <w:bookmarkEnd w:id="60"/>
      <w:bookmarkEnd w:id="61"/>
      <w:r w:rsidRPr="00BE32D7">
        <w:rPr>
          <w:rStyle w:val="11"/>
          <w:color w:val="auto"/>
        </w:rPr>
        <w:t xml:space="preserve">  по личным вопросам</w:t>
      </w:r>
      <w:bookmarkEnd w:id="57"/>
      <w:r w:rsidRPr="00BE32D7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:  второй вторник каждого месяца</w:t>
      </w:r>
    </w:p>
    <w:p w:rsidR="00376445" w:rsidRPr="00BE32D7" w:rsidRDefault="00376445" w:rsidP="008A5DA2">
      <w:pPr>
        <w:tabs>
          <w:tab w:val="left" w:pos="7920"/>
        </w:tabs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376445" w:rsidRPr="00BE32D7" w:rsidRDefault="00376445" w:rsidP="00846895">
      <w:pPr>
        <w:pStyle w:val="10"/>
        <w:spacing w:before="0"/>
        <w:jc w:val="left"/>
      </w:pPr>
      <w:bookmarkStart w:id="62" w:name="_Toc472697029"/>
      <w:r w:rsidRPr="00BE32D7">
        <w:t>13. Семинары</w:t>
      </w:r>
      <w:bookmarkEnd w:id="62"/>
    </w:p>
    <w:p w:rsidR="00376445" w:rsidRPr="00BE32D7" w:rsidRDefault="00376445" w:rsidP="003F567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9887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84"/>
        <w:gridCol w:w="4003"/>
        <w:gridCol w:w="2146"/>
        <w:gridCol w:w="2454"/>
      </w:tblGrid>
      <w:tr w:rsidR="00376445" w:rsidRPr="00BE32D7" w:rsidTr="00A35051">
        <w:tc>
          <w:tcPr>
            <w:tcW w:w="1284" w:type="dxa"/>
          </w:tcPr>
          <w:p w:rsidR="00376445" w:rsidRPr="00BE32D7" w:rsidRDefault="00376445" w:rsidP="00BE32D7">
            <w:pPr>
              <w:tabs>
                <w:tab w:val="left" w:pos="7920"/>
              </w:tabs>
              <w:spacing w:after="0" w:line="240" w:lineRule="auto"/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</w:pPr>
            <w:r w:rsidRPr="00BE32D7"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  <w:t>дата</w:t>
            </w:r>
          </w:p>
        </w:tc>
        <w:tc>
          <w:tcPr>
            <w:tcW w:w="4003" w:type="dxa"/>
          </w:tcPr>
          <w:p w:rsidR="00376445" w:rsidRPr="00BE32D7" w:rsidRDefault="00376445" w:rsidP="00BE32D7">
            <w:pPr>
              <w:tabs>
                <w:tab w:val="left" w:pos="7920"/>
              </w:tabs>
              <w:spacing w:after="0" w:line="240" w:lineRule="auto"/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</w:pPr>
            <w:r w:rsidRPr="00BE32D7"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  <w:t xml:space="preserve">тема </w:t>
            </w:r>
          </w:p>
        </w:tc>
        <w:tc>
          <w:tcPr>
            <w:tcW w:w="2146" w:type="dxa"/>
          </w:tcPr>
          <w:p w:rsidR="00376445" w:rsidRPr="00BE32D7" w:rsidRDefault="00376445" w:rsidP="00BE32D7">
            <w:pPr>
              <w:tabs>
                <w:tab w:val="left" w:pos="7920"/>
              </w:tabs>
              <w:spacing w:after="0" w:line="240" w:lineRule="auto"/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</w:pPr>
            <w:r w:rsidRPr="00BE32D7"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  <w:t>ответственный</w:t>
            </w:r>
          </w:p>
        </w:tc>
        <w:tc>
          <w:tcPr>
            <w:tcW w:w="2454" w:type="dxa"/>
          </w:tcPr>
          <w:p w:rsidR="00376445" w:rsidRPr="00BE32D7" w:rsidRDefault="00376445" w:rsidP="00BE32D7">
            <w:pPr>
              <w:tabs>
                <w:tab w:val="left" w:pos="7920"/>
              </w:tabs>
              <w:spacing w:after="0" w:line="240" w:lineRule="auto"/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</w:pPr>
            <w:r w:rsidRPr="00BE32D7"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  <w:t>примечание</w:t>
            </w:r>
          </w:p>
        </w:tc>
      </w:tr>
      <w:tr w:rsidR="00376445" w:rsidRPr="00BE32D7" w:rsidTr="00A35051">
        <w:tc>
          <w:tcPr>
            <w:tcW w:w="1284" w:type="dxa"/>
          </w:tcPr>
          <w:p w:rsidR="00376445" w:rsidRPr="00BE32D7" w:rsidRDefault="00376445" w:rsidP="00BE32D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E32D7">
              <w:rPr>
                <w:rFonts w:ascii="Times New Roman" w:hAnsi="Times New Roman"/>
                <w:sz w:val="28"/>
                <w:szCs w:val="28"/>
              </w:rPr>
              <w:t>в течение года по плану-графику</w:t>
            </w:r>
          </w:p>
        </w:tc>
        <w:tc>
          <w:tcPr>
            <w:tcW w:w="4003" w:type="dxa"/>
          </w:tcPr>
          <w:p w:rsidR="00376445" w:rsidRPr="00BE32D7" w:rsidRDefault="00376445" w:rsidP="00BE32D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E32D7">
              <w:rPr>
                <w:rFonts w:ascii="Times New Roman" w:hAnsi="Times New Roman"/>
                <w:sz w:val="28"/>
                <w:szCs w:val="28"/>
              </w:rPr>
              <w:t>Марафон мастер – классов по вопросам  введения  ФГОС основного общего образования</w:t>
            </w:r>
          </w:p>
        </w:tc>
        <w:tc>
          <w:tcPr>
            <w:tcW w:w="2146" w:type="dxa"/>
          </w:tcPr>
          <w:p w:rsidR="00376445" w:rsidRPr="00BE32D7" w:rsidRDefault="00376445" w:rsidP="00BE32D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BE32D7">
              <w:rPr>
                <w:rFonts w:ascii="Times New Roman" w:hAnsi="Times New Roman"/>
                <w:sz w:val="28"/>
                <w:szCs w:val="28"/>
              </w:rPr>
              <w:t>Л.А. Борисова</w:t>
            </w:r>
          </w:p>
        </w:tc>
        <w:tc>
          <w:tcPr>
            <w:tcW w:w="2454" w:type="dxa"/>
          </w:tcPr>
          <w:p w:rsidR="00376445" w:rsidRPr="00BE32D7" w:rsidRDefault="00376445" w:rsidP="00BE32D7">
            <w:pPr>
              <w:tabs>
                <w:tab w:val="left" w:pos="7920"/>
              </w:tabs>
              <w:spacing w:after="0" w:line="240" w:lineRule="auto"/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</w:pPr>
            <w:r w:rsidRPr="00BE32D7"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  <w:t xml:space="preserve">заместители директоров ОО по УВР, </w:t>
            </w:r>
          </w:p>
          <w:p w:rsidR="00376445" w:rsidRPr="00BE32D7" w:rsidRDefault="00376445" w:rsidP="00BE32D7">
            <w:pPr>
              <w:tabs>
                <w:tab w:val="left" w:pos="7920"/>
              </w:tabs>
              <w:spacing w:after="0" w:line="240" w:lineRule="auto"/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</w:pPr>
            <w:r w:rsidRPr="00BE32D7"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  <w:t>педагоги ОО</w:t>
            </w:r>
          </w:p>
        </w:tc>
      </w:tr>
      <w:tr w:rsidR="00376445" w:rsidRPr="00F21D3C" w:rsidTr="00A35051">
        <w:tc>
          <w:tcPr>
            <w:tcW w:w="1284" w:type="dxa"/>
          </w:tcPr>
          <w:p w:rsidR="00376445" w:rsidRPr="0063172A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3172A">
              <w:rPr>
                <w:rFonts w:ascii="Times New Roman" w:hAnsi="Times New Roman" w:cs="Times New Roman"/>
                <w:sz w:val="28"/>
                <w:szCs w:val="28"/>
              </w:rPr>
              <w:t>январь</w:t>
            </w:r>
          </w:p>
        </w:tc>
        <w:tc>
          <w:tcPr>
            <w:tcW w:w="4003" w:type="dxa"/>
          </w:tcPr>
          <w:p w:rsidR="00376445" w:rsidRPr="0063172A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3172A">
              <w:rPr>
                <w:rFonts w:ascii="Times New Roman" w:hAnsi="Times New Roman" w:cs="Times New Roman"/>
                <w:sz w:val="28"/>
                <w:szCs w:val="28"/>
              </w:rPr>
              <w:t>Об организации деятельности ОО по введению платных образовательных услуг.</w:t>
            </w:r>
          </w:p>
          <w:p w:rsidR="00376445" w:rsidRPr="0063172A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3172A">
              <w:rPr>
                <w:rFonts w:ascii="Times New Roman" w:hAnsi="Times New Roman" w:cs="Times New Roman"/>
                <w:sz w:val="28"/>
                <w:szCs w:val="28"/>
              </w:rPr>
              <w:t>Совершенствование организации делопроизводства в  ОО муниципального района</w:t>
            </w:r>
          </w:p>
        </w:tc>
        <w:tc>
          <w:tcPr>
            <w:tcW w:w="2146" w:type="dxa"/>
          </w:tcPr>
          <w:p w:rsidR="00376445" w:rsidRPr="0063172A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3172A">
              <w:rPr>
                <w:rFonts w:ascii="Times New Roman" w:hAnsi="Times New Roman" w:cs="Times New Roman"/>
                <w:sz w:val="28"/>
                <w:szCs w:val="28"/>
              </w:rPr>
              <w:t>Н.А. Сысоева</w:t>
            </w:r>
          </w:p>
          <w:p w:rsidR="00376445" w:rsidRPr="0063172A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63172A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63172A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3172A">
              <w:rPr>
                <w:rFonts w:ascii="Times New Roman" w:hAnsi="Times New Roman" w:cs="Times New Roman"/>
                <w:sz w:val="28"/>
                <w:szCs w:val="28"/>
              </w:rPr>
              <w:t>В.Г. Сотникова</w:t>
            </w:r>
          </w:p>
        </w:tc>
        <w:tc>
          <w:tcPr>
            <w:tcW w:w="2454" w:type="dxa"/>
          </w:tcPr>
          <w:p w:rsidR="00376445" w:rsidRPr="00F21D3C" w:rsidRDefault="00376445" w:rsidP="0063172A">
            <w:pPr>
              <w:tabs>
                <w:tab w:val="left" w:pos="7920"/>
              </w:tabs>
              <w:spacing w:after="0" w:line="240" w:lineRule="auto"/>
              <w:rPr>
                <w:rFonts w:ascii="Times New Roman" w:eastAsia="MS Mincho" w:hAnsi="Times New Roman" w:cs="Times New Roman"/>
                <w:sz w:val="28"/>
                <w:szCs w:val="28"/>
                <w:highlight w:val="yellow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  <w:t>руководители ОО</w:t>
            </w:r>
            <w:r w:rsidRPr="0063172A"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  <w:t xml:space="preserve"> </w:t>
            </w:r>
          </w:p>
        </w:tc>
      </w:tr>
      <w:tr w:rsidR="00376445" w:rsidRPr="00F21D3C" w:rsidTr="00A35051">
        <w:tc>
          <w:tcPr>
            <w:tcW w:w="1284" w:type="dxa"/>
          </w:tcPr>
          <w:p w:rsidR="00376445" w:rsidRPr="0063172A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3172A">
              <w:rPr>
                <w:rFonts w:ascii="Times New Roman" w:hAnsi="Times New Roman" w:cs="Times New Roman"/>
                <w:sz w:val="28"/>
                <w:szCs w:val="28"/>
              </w:rPr>
              <w:t>январь</w:t>
            </w:r>
          </w:p>
        </w:tc>
        <w:tc>
          <w:tcPr>
            <w:tcW w:w="4003" w:type="dxa"/>
          </w:tcPr>
          <w:p w:rsidR="00376445" w:rsidRPr="0063172A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3172A">
              <w:rPr>
                <w:rFonts w:ascii="Times New Roman" w:hAnsi="Times New Roman" w:cs="Times New Roman"/>
                <w:sz w:val="28"/>
                <w:szCs w:val="28"/>
              </w:rPr>
              <w:t>Об управлении качеством образования в ОО.</w:t>
            </w:r>
          </w:p>
          <w:p w:rsidR="00376445" w:rsidRPr="0063172A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3172A">
              <w:rPr>
                <w:rFonts w:ascii="Times New Roman" w:hAnsi="Times New Roman" w:cs="Times New Roman"/>
                <w:sz w:val="28"/>
                <w:szCs w:val="28"/>
              </w:rPr>
              <w:t>О результатах краевых мониторинговых исследований качества образования в 2016 году</w:t>
            </w:r>
          </w:p>
        </w:tc>
        <w:tc>
          <w:tcPr>
            <w:tcW w:w="2146" w:type="dxa"/>
          </w:tcPr>
          <w:p w:rsidR="00376445" w:rsidRPr="0063172A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3172A">
              <w:rPr>
                <w:rFonts w:ascii="Times New Roman" w:hAnsi="Times New Roman" w:cs="Times New Roman"/>
                <w:sz w:val="28"/>
                <w:szCs w:val="28"/>
              </w:rPr>
              <w:t>Н.А. Ефремова</w:t>
            </w:r>
          </w:p>
          <w:p w:rsidR="00376445" w:rsidRPr="0063172A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3172A">
              <w:rPr>
                <w:rFonts w:ascii="Times New Roman" w:hAnsi="Times New Roman" w:cs="Times New Roman"/>
                <w:sz w:val="28"/>
                <w:szCs w:val="28"/>
              </w:rPr>
              <w:t>Л.А. Борисова</w:t>
            </w:r>
          </w:p>
        </w:tc>
        <w:tc>
          <w:tcPr>
            <w:tcW w:w="2454" w:type="dxa"/>
          </w:tcPr>
          <w:p w:rsidR="00376445" w:rsidRPr="00F21D3C" w:rsidRDefault="00376445" w:rsidP="00BE32D7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63172A"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  <w:t xml:space="preserve">руководители ОО, </w:t>
            </w:r>
            <w:r w:rsidRPr="00BE32D7"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  <w:t>заместители директоров ОО по УВР</w:t>
            </w:r>
          </w:p>
        </w:tc>
      </w:tr>
      <w:tr w:rsidR="00376445" w:rsidRPr="00F21D3C" w:rsidTr="00A35051">
        <w:tc>
          <w:tcPr>
            <w:tcW w:w="1284" w:type="dxa"/>
          </w:tcPr>
          <w:p w:rsidR="00376445" w:rsidRPr="0063172A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3172A">
              <w:rPr>
                <w:rFonts w:ascii="Times New Roman" w:hAnsi="Times New Roman" w:cs="Times New Roman"/>
                <w:sz w:val="28"/>
                <w:szCs w:val="28"/>
              </w:rPr>
              <w:t>январь</w:t>
            </w:r>
          </w:p>
        </w:tc>
        <w:tc>
          <w:tcPr>
            <w:tcW w:w="4003" w:type="dxa"/>
          </w:tcPr>
          <w:p w:rsidR="00376445" w:rsidRPr="0063172A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BF8">
              <w:rPr>
                <w:rFonts w:ascii="Times New Roman" w:hAnsi="Times New Roman" w:cs="Times New Roman"/>
                <w:sz w:val="28"/>
                <w:szCs w:val="28"/>
              </w:rPr>
              <w:t>Участие в краевом семинаре по итогам проведения апробации проекта «Региональной автоматизированной информационно-библиотечной системы» 1С: Библиотека.</w:t>
            </w:r>
          </w:p>
        </w:tc>
        <w:tc>
          <w:tcPr>
            <w:tcW w:w="2146" w:type="dxa"/>
          </w:tcPr>
          <w:p w:rsidR="00376445" w:rsidRPr="0063172A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BF8">
              <w:rPr>
                <w:rFonts w:ascii="Times New Roman" w:hAnsi="Times New Roman" w:cs="Times New Roman"/>
                <w:sz w:val="28"/>
                <w:szCs w:val="28"/>
              </w:rPr>
              <w:t>Н.В. Полховская, Т.В. Полохова</w:t>
            </w:r>
          </w:p>
        </w:tc>
        <w:tc>
          <w:tcPr>
            <w:tcW w:w="2454" w:type="dxa"/>
          </w:tcPr>
          <w:p w:rsidR="00376445" w:rsidRPr="0063172A" w:rsidRDefault="00376445" w:rsidP="00BE32D7">
            <w:pPr>
              <w:spacing w:after="0" w:line="240" w:lineRule="auto"/>
              <w:jc w:val="both"/>
              <w:outlineLvl w:val="3"/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  <w:t>-</w:t>
            </w:r>
          </w:p>
        </w:tc>
      </w:tr>
      <w:tr w:rsidR="00376445" w:rsidRPr="00F21D3C" w:rsidTr="00A35051">
        <w:tc>
          <w:tcPr>
            <w:tcW w:w="1284" w:type="dxa"/>
          </w:tcPr>
          <w:p w:rsidR="00376445" w:rsidRPr="00DF04D6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F04D6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4003" w:type="dxa"/>
          </w:tcPr>
          <w:p w:rsidR="00376445" w:rsidRPr="00DF04D6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F04D6">
              <w:rPr>
                <w:rFonts w:ascii="Times New Roman" w:hAnsi="Times New Roman" w:cs="Times New Roman"/>
                <w:sz w:val="28"/>
                <w:szCs w:val="28"/>
              </w:rPr>
              <w:t xml:space="preserve">Анализ организации питания учащихся за первое полугодие 2016-2017 учебного года. </w:t>
            </w:r>
          </w:p>
          <w:p w:rsidR="00376445" w:rsidRPr="00DF04D6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F04D6">
              <w:rPr>
                <w:rFonts w:ascii="Times New Roman" w:hAnsi="Times New Roman" w:cs="Times New Roman"/>
                <w:sz w:val="28"/>
                <w:szCs w:val="28"/>
              </w:rPr>
              <w:t>Новое поколение продуктов для школьного питания. Современный ассортимент и дизайн блюд, кулинарных изделий для детей школьного возраста</w:t>
            </w:r>
          </w:p>
        </w:tc>
        <w:tc>
          <w:tcPr>
            <w:tcW w:w="2146" w:type="dxa"/>
          </w:tcPr>
          <w:p w:rsidR="00376445" w:rsidRPr="00DF04D6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F04D6">
              <w:rPr>
                <w:rFonts w:ascii="Times New Roman" w:hAnsi="Times New Roman" w:cs="Times New Roman"/>
                <w:sz w:val="28"/>
                <w:szCs w:val="28"/>
              </w:rPr>
              <w:t>В.О. Комаренко</w:t>
            </w:r>
          </w:p>
        </w:tc>
        <w:tc>
          <w:tcPr>
            <w:tcW w:w="2454" w:type="dxa"/>
          </w:tcPr>
          <w:p w:rsidR="00376445" w:rsidRPr="00DF04D6" w:rsidRDefault="00376445" w:rsidP="00BE32D7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F04D6">
              <w:rPr>
                <w:rFonts w:ascii="Times New Roman" w:hAnsi="Times New Roman" w:cs="Times New Roman"/>
                <w:sz w:val="28"/>
                <w:szCs w:val="28"/>
              </w:rPr>
              <w:t>организаторы школьного питания</w:t>
            </w:r>
          </w:p>
        </w:tc>
      </w:tr>
      <w:tr w:rsidR="00376445" w:rsidRPr="00F21D3C" w:rsidTr="00A35051">
        <w:tc>
          <w:tcPr>
            <w:tcW w:w="1284" w:type="dxa"/>
          </w:tcPr>
          <w:p w:rsidR="00376445" w:rsidRPr="00F21D3C" w:rsidRDefault="00376445" w:rsidP="00BE32D7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DF04D6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4003" w:type="dxa"/>
          </w:tcPr>
          <w:p w:rsidR="00376445" w:rsidRPr="00DF04D6" w:rsidRDefault="00376445" w:rsidP="00BE32D7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F04D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Проектная деятельность в основной школе в аспекте содержания ФГОС</w:t>
            </w:r>
          </w:p>
        </w:tc>
        <w:tc>
          <w:tcPr>
            <w:tcW w:w="2146" w:type="dxa"/>
          </w:tcPr>
          <w:p w:rsidR="00376445" w:rsidRPr="00DF04D6" w:rsidRDefault="00376445" w:rsidP="00BE32D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F04D6">
              <w:rPr>
                <w:rFonts w:ascii="Times New Roman" w:hAnsi="Times New Roman"/>
                <w:sz w:val="28"/>
                <w:szCs w:val="28"/>
              </w:rPr>
              <w:t>О.Ю. Васильченко</w:t>
            </w:r>
          </w:p>
        </w:tc>
        <w:tc>
          <w:tcPr>
            <w:tcW w:w="2454" w:type="dxa"/>
          </w:tcPr>
          <w:p w:rsidR="00376445" w:rsidRPr="00F21D3C" w:rsidRDefault="00376445" w:rsidP="00BE32D7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BE32D7"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  <w:t>педагоги ОО</w:t>
            </w:r>
          </w:p>
        </w:tc>
      </w:tr>
      <w:tr w:rsidR="00376445" w:rsidRPr="00F21D3C" w:rsidTr="00A35051">
        <w:tc>
          <w:tcPr>
            <w:tcW w:w="1284" w:type="dxa"/>
          </w:tcPr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4003" w:type="dxa"/>
          </w:tcPr>
          <w:p w:rsidR="00376445" w:rsidRDefault="00376445" w:rsidP="00A56B8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Электронный журнал и электронный дневник ученика как инновационная форма контрольно-оценочной деятельности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376445" w:rsidRPr="00A56B83" w:rsidRDefault="00376445" w:rsidP="009A6B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BF8">
              <w:rPr>
                <w:rFonts w:ascii="Times New Roman" w:hAnsi="Times New Roman" w:cs="Times New Roman"/>
                <w:sz w:val="28"/>
                <w:szCs w:val="28"/>
              </w:rPr>
              <w:t xml:space="preserve">Современные функции информационно-библиотечных центров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ОО</w:t>
            </w:r>
          </w:p>
        </w:tc>
        <w:tc>
          <w:tcPr>
            <w:tcW w:w="2146" w:type="dxa"/>
          </w:tcPr>
          <w:p w:rsidR="0037644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Д.Г. Черепанов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A6BF8">
              <w:rPr>
                <w:rFonts w:ascii="Times New Roman" w:hAnsi="Times New Roman" w:cs="Times New Roman"/>
                <w:sz w:val="28"/>
                <w:szCs w:val="28"/>
              </w:rPr>
              <w:t>Н.В. Полховская, Т.В. Полохова</w:t>
            </w:r>
          </w:p>
        </w:tc>
        <w:tc>
          <w:tcPr>
            <w:tcW w:w="2454" w:type="dxa"/>
          </w:tcPr>
          <w:p w:rsidR="00376445" w:rsidRPr="00A56B83" w:rsidRDefault="00376445" w:rsidP="00BE32D7">
            <w:pPr>
              <w:spacing w:after="0" w:line="240" w:lineRule="auto"/>
              <w:jc w:val="both"/>
              <w:outlineLvl w:val="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школьные команды по информатизации</w:t>
            </w:r>
          </w:p>
        </w:tc>
      </w:tr>
      <w:tr w:rsidR="00376445" w:rsidRPr="00F21D3C" w:rsidTr="00A35051">
        <w:tc>
          <w:tcPr>
            <w:tcW w:w="1284" w:type="dxa"/>
          </w:tcPr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4003" w:type="dxa"/>
          </w:tcPr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Организация работы по взаимодействию ОО с социально-ориентированными                   некоммерческим организациями</w:t>
            </w:r>
          </w:p>
        </w:tc>
        <w:tc>
          <w:tcPr>
            <w:tcW w:w="2146" w:type="dxa"/>
          </w:tcPr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А.С. Соловьева</w:t>
            </w:r>
          </w:p>
        </w:tc>
        <w:tc>
          <w:tcPr>
            <w:tcW w:w="2454" w:type="dxa"/>
          </w:tcPr>
          <w:p w:rsidR="00376445" w:rsidRPr="00A56B83" w:rsidRDefault="00376445" w:rsidP="00BE32D7">
            <w:pPr>
              <w:tabs>
                <w:tab w:val="left" w:pos="7920"/>
              </w:tabs>
              <w:spacing w:after="0" w:line="240" w:lineRule="auto"/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</w:pPr>
            <w:r w:rsidRPr="00A56B83"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  <w:t>руководители ОО</w:t>
            </w:r>
          </w:p>
        </w:tc>
      </w:tr>
      <w:tr w:rsidR="00376445" w:rsidRPr="00F21D3C" w:rsidTr="00A35051">
        <w:tc>
          <w:tcPr>
            <w:tcW w:w="1284" w:type="dxa"/>
          </w:tcPr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4003" w:type="dxa"/>
          </w:tcPr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Участие в краевом семинаре-совещании по вопросу </w:t>
            </w:r>
            <w:r w:rsidRPr="0000311D">
              <w:rPr>
                <w:rFonts w:ascii="Times New Roman" w:hAnsi="Times New Roman" w:cs="Times New Roman"/>
                <w:sz w:val="28"/>
                <w:szCs w:val="28"/>
              </w:rPr>
              <w:t>"О ходе реализации комплекса мер по развитию кадрового ресурса отрасли "Образование" края на 2016 – 2020 годы"</w:t>
            </w:r>
          </w:p>
        </w:tc>
        <w:tc>
          <w:tcPr>
            <w:tcW w:w="2146" w:type="dxa"/>
          </w:tcPr>
          <w:p w:rsidR="0037644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Н.С. Сабаева,</w:t>
            </w:r>
          </w:p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С.А. Азон</w:t>
            </w:r>
          </w:p>
        </w:tc>
        <w:tc>
          <w:tcPr>
            <w:tcW w:w="2454" w:type="dxa"/>
          </w:tcPr>
          <w:p w:rsidR="00376445" w:rsidRPr="00A56B83" w:rsidRDefault="00376445" w:rsidP="00BE32D7">
            <w:pPr>
              <w:tabs>
                <w:tab w:val="left" w:pos="7920"/>
              </w:tabs>
              <w:spacing w:after="0" w:line="240" w:lineRule="auto"/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  <w:t>-</w:t>
            </w:r>
          </w:p>
        </w:tc>
      </w:tr>
      <w:tr w:rsidR="00376445" w:rsidRPr="00F21D3C" w:rsidTr="00A35051">
        <w:tc>
          <w:tcPr>
            <w:tcW w:w="1284" w:type="dxa"/>
          </w:tcPr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4003" w:type="dxa"/>
          </w:tcPr>
          <w:p w:rsidR="00376445" w:rsidRDefault="00376445" w:rsidP="005414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Участие в краевом </w:t>
            </w:r>
            <w:r w:rsidRPr="00541440">
              <w:rPr>
                <w:rFonts w:ascii="Times New Roman" w:hAnsi="Times New Roman" w:cs="Times New Roman"/>
                <w:sz w:val="28"/>
                <w:szCs w:val="28"/>
              </w:rPr>
              <w:t>педсовет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541440">
              <w:rPr>
                <w:rFonts w:ascii="Times New Roman" w:hAnsi="Times New Roman" w:cs="Times New Roman"/>
                <w:sz w:val="28"/>
                <w:szCs w:val="28"/>
              </w:rPr>
              <w:t xml:space="preserve"> по вопросам экологического воспитания и просвещения</w:t>
            </w:r>
          </w:p>
        </w:tc>
        <w:tc>
          <w:tcPr>
            <w:tcW w:w="2146" w:type="dxa"/>
          </w:tcPr>
          <w:p w:rsidR="0037644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Л.А. Борисова,</w:t>
            </w:r>
          </w:p>
          <w:p w:rsidR="0037644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Л.Р. Османова, Е.С. Данилова</w:t>
            </w:r>
          </w:p>
        </w:tc>
        <w:tc>
          <w:tcPr>
            <w:tcW w:w="2454" w:type="dxa"/>
          </w:tcPr>
          <w:p w:rsidR="00376445" w:rsidRDefault="00376445" w:rsidP="00BE32D7">
            <w:pPr>
              <w:tabs>
                <w:tab w:val="left" w:pos="7920"/>
              </w:tabs>
              <w:spacing w:after="0" w:line="240" w:lineRule="auto"/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  <w:t>-</w:t>
            </w:r>
          </w:p>
        </w:tc>
      </w:tr>
      <w:tr w:rsidR="00376445" w:rsidRPr="00F21D3C" w:rsidTr="00A35051">
        <w:tc>
          <w:tcPr>
            <w:tcW w:w="1284" w:type="dxa"/>
          </w:tcPr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4003" w:type="dxa"/>
          </w:tcPr>
          <w:p w:rsidR="00376445" w:rsidRPr="00A56B83" w:rsidRDefault="00376445" w:rsidP="0000311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Участие в краевом семинаре-совещании по вопросу</w:t>
            </w:r>
            <w:r>
              <w:t xml:space="preserve"> </w:t>
            </w:r>
            <w:r w:rsidRPr="0000311D">
              <w:rPr>
                <w:rFonts w:ascii="Times New Roman" w:hAnsi="Times New Roman" w:cs="Times New Roman"/>
                <w:sz w:val="28"/>
                <w:szCs w:val="28"/>
              </w:rPr>
              <w:t xml:space="preserve">организации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ГИА </w:t>
            </w:r>
            <w:r w:rsidRPr="0000311D">
              <w:rPr>
                <w:rFonts w:ascii="Times New Roman" w:hAnsi="Times New Roman" w:cs="Times New Roman"/>
                <w:sz w:val="28"/>
                <w:szCs w:val="28"/>
              </w:rPr>
              <w:t>по образовательным программам основного общего и среднего общего образования в 2017 году</w:t>
            </w:r>
          </w:p>
        </w:tc>
        <w:tc>
          <w:tcPr>
            <w:tcW w:w="2146" w:type="dxa"/>
          </w:tcPr>
          <w:p w:rsidR="00376445" w:rsidRDefault="00376445" w:rsidP="0000311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Н.С. Сабаева,</w:t>
            </w:r>
          </w:p>
          <w:p w:rsidR="00376445" w:rsidRDefault="00376445" w:rsidP="0000311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Н.А. Ефремова, Г.И. Шевченко</w:t>
            </w:r>
          </w:p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4" w:type="dxa"/>
          </w:tcPr>
          <w:p w:rsidR="00376445" w:rsidRPr="00A56B83" w:rsidRDefault="00376445" w:rsidP="00BE32D7">
            <w:pPr>
              <w:tabs>
                <w:tab w:val="left" w:pos="7920"/>
              </w:tabs>
              <w:spacing w:after="0" w:line="240" w:lineRule="auto"/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  <w:t>-</w:t>
            </w:r>
          </w:p>
        </w:tc>
      </w:tr>
      <w:tr w:rsidR="00376445" w:rsidRPr="00F21D3C" w:rsidTr="00A35051">
        <w:tc>
          <w:tcPr>
            <w:tcW w:w="1284" w:type="dxa"/>
          </w:tcPr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март</w:t>
            </w:r>
          </w:p>
        </w:tc>
        <w:tc>
          <w:tcPr>
            <w:tcW w:w="4003" w:type="dxa"/>
          </w:tcPr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О реализации профильного образования в условиях основной и средней  школы как  обязательной составляющей деятельности современного образовательного учреждения</w:t>
            </w:r>
          </w:p>
        </w:tc>
        <w:tc>
          <w:tcPr>
            <w:tcW w:w="2146" w:type="dxa"/>
          </w:tcPr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Н.А. Ефремова,</w:t>
            </w:r>
          </w:p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Г.И. Шевченко</w:t>
            </w:r>
          </w:p>
        </w:tc>
        <w:tc>
          <w:tcPr>
            <w:tcW w:w="2454" w:type="dxa"/>
          </w:tcPr>
          <w:p w:rsidR="00376445" w:rsidRPr="00A56B83" w:rsidRDefault="00376445" w:rsidP="00BE32D7">
            <w:pPr>
              <w:spacing w:after="0" w:line="240" w:lineRule="auto"/>
              <w:jc w:val="both"/>
              <w:outlineLvl w:val="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A56B83">
              <w:rPr>
                <w:rFonts w:ascii="Times New Roman" w:eastAsia="MS Mincho" w:hAnsi="Times New Roman" w:cs="Times New Roman"/>
                <w:sz w:val="28"/>
                <w:szCs w:val="28"/>
                <w:lang w:eastAsia="ja-JP"/>
              </w:rPr>
              <w:t>руководители ОО, заместители директоров ОО по УВР</w:t>
            </w:r>
          </w:p>
        </w:tc>
      </w:tr>
      <w:tr w:rsidR="00376445" w:rsidRPr="00F21D3C" w:rsidTr="00A35051">
        <w:tc>
          <w:tcPr>
            <w:tcW w:w="1284" w:type="dxa"/>
          </w:tcPr>
          <w:p w:rsidR="00376445" w:rsidRPr="008A5B2C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A5B2C">
              <w:rPr>
                <w:rFonts w:ascii="Times New Roman" w:hAnsi="Times New Roman" w:cs="Times New Roman"/>
                <w:sz w:val="28"/>
                <w:szCs w:val="28"/>
              </w:rPr>
              <w:t>март</w:t>
            </w:r>
          </w:p>
        </w:tc>
        <w:tc>
          <w:tcPr>
            <w:tcW w:w="4003" w:type="dxa"/>
          </w:tcPr>
          <w:p w:rsidR="00376445" w:rsidRPr="008A5B2C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A5B2C">
              <w:rPr>
                <w:rFonts w:ascii="Times New Roman" w:hAnsi="Times New Roman" w:cs="Times New Roman"/>
                <w:sz w:val="28"/>
                <w:szCs w:val="28"/>
              </w:rPr>
              <w:t>1. О подготовке педагогических работников МБДОУ муниципального района к прохождению аттестации на первую и высшую категории.</w:t>
            </w:r>
          </w:p>
          <w:p w:rsidR="00376445" w:rsidRPr="008A5B2C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A5B2C">
              <w:rPr>
                <w:rFonts w:ascii="Times New Roman" w:hAnsi="Times New Roman" w:cs="Times New Roman"/>
                <w:sz w:val="28"/>
                <w:szCs w:val="28"/>
              </w:rPr>
              <w:t>2. Актуальные вопросы автоматизации учета очередности и процесса комплектования ДОУ</w:t>
            </w:r>
          </w:p>
        </w:tc>
        <w:tc>
          <w:tcPr>
            <w:tcW w:w="2146" w:type="dxa"/>
          </w:tcPr>
          <w:p w:rsidR="00376445" w:rsidRPr="008A5B2C" w:rsidRDefault="00376445" w:rsidP="008A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 w:rsidRPr="008A5B2C">
              <w:rPr>
                <w:rFonts w:ascii="Times New Roman" w:hAnsi="Times New Roman" w:cs="Times New Roman"/>
                <w:sz w:val="28"/>
                <w:szCs w:val="28"/>
              </w:rPr>
              <w:t>Е.С. Данилова,</w:t>
            </w:r>
          </w:p>
          <w:p w:rsidR="00376445" w:rsidRPr="008A5B2C" w:rsidRDefault="00376445" w:rsidP="008A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 w:rsidRPr="008A5B2C">
              <w:rPr>
                <w:rFonts w:ascii="Times New Roman" w:hAnsi="Times New Roman" w:cs="Times New Roman"/>
                <w:sz w:val="28"/>
                <w:szCs w:val="28"/>
              </w:rPr>
              <w:t xml:space="preserve">С.А. Азон, </w:t>
            </w:r>
          </w:p>
          <w:p w:rsidR="00376445" w:rsidRPr="008A5B2C" w:rsidRDefault="00376445" w:rsidP="008A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 w:rsidRPr="008A5B2C">
              <w:rPr>
                <w:rFonts w:ascii="Times New Roman" w:hAnsi="Times New Roman" w:cs="Times New Roman"/>
                <w:sz w:val="28"/>
                <w:szCs w:val="28"/>
              </w:rPr>
              <w:t>Л.А. Борисова</w:t>
            </w:r>
          </w:p>
          <w:p w:rsidR="00376445" w:rsidRPr="008A5B2C" w:rsidRDefault="00376445" w:rsidP="008A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8A5B2C" w:rsidRDefault="00376445" w:rsidP="008A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8A5B2C" w:rsidRDefault="00376445" w:rsidP="00A56B83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4" w:type="dxa"/>
          </w:tcPr>
          <w:p w:rsidR="00376445" w:rsidRPr="008A5B2C" w:rsidRDefault="00376445" w:rsidP="00BE32D7">
            <w:pPr>
              <w:tabs>
                <w:tab w:val="left" w:pos="7920"/>
              </w:tabs>
              <w:spacing w:after="0" w:line="240" w:lineRule="auto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  <w:r w:rsidRPr="008A5B2C"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руководители, педагоги МБДОУ</w:t>
            </w:r>
          </w:p>
        </w:tc>
      </w:tr>
      <w:tr w:rsidR="00376445" w:rsidRPr="00F21D3C" w:rsidTr="00A35051">
        <w:tc>
          <w:tcPr>
            <w:tcW w:w="1284" w:type="dxa"/>
          </w:tcPr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март</w:t>
            </w:r>
          </w:p>
        </w:tc>
        <w:tc>
          <w:tcPr>
            <w:tcW w:w="4003" w:type="dxa"/>
          </w:tcPr>
          <w:p w:rsidR="00376445" w:rsidRPr="00A56B83" w:rsidRDefault="00376445" w:rsidP="0000311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Участие в краевом обучающем</w:t>
            </w:r>
            <w:r w:rsidRPr="0000311D">
              <w:rPr>
                <w:rFonts w:ascii="Times New Roman" w:hAnsi="Times New Roman" w:cs="Times New Roman"/>
                <w:sz w:val="28"/>
                <w:szCs w:val="28"/>
              </w:rPr>
              <w:t xml:space="preserve"> семинар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00311D">
              <w:rPr>
                <w:rFonts w:ascii="Times New Roman" w:hAnsi="Times New Roman" w:cs="Times New Roman"/>
                <w:sz w:val="28"/>
                <w:szCs w:val="28"/>
              </w:rPr>
              <w:t xml:space="preserve"> организаторов детского отдыха</w:t>
            </w:r>
          </w:p>
        </w:tc>
        <w:tc>
          <w:tcPr>
            <w:tcW w:w="2146" w:type="dxa"/>
          </w:tcPr>
          <w:p w:rsidR="00376445" w:rsidRPr="00A56B83" w:rsidRDefault="00376445" w:rsidP="008A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</w:p>
        </w:tc>
        <w:tc>
          <w:tcPr>
            <w:tcW w:w="2454" w:type="dxa"/>
          </w:tcPr>
          <w:p w:rsidR="00376445" w:rsidRPr="00A56B83" w:rsidRDefault="00376445" w:rsidP="00BE32D7">
            <w:pPr>
              <w:tabs>
                <w:tab w:val="left" w:pos="7920"/>
              </w:tabs>
              <w:spacing w:after="0" w:line="240" w:lineRule="auto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  <w:r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начальники оздоровительных лагерей ОО</w:t>
            </w:r>
          </w:p>
        </w:tc>
      </w:tr>
      <w:tr w:rsidR="00376445" w:rsidRPr="00F21D3C" w:rsidTr="00A35051">
        <w:tc>
          <w:tcPr>
            <w:tcW w:w="1284" w:type="dxa"/>
          </w:tcPr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март</w:t>
            </w:r>
          </w:p>
        </w:tc>
        <w:tc>
          <w:tcPr>
            <w:tcW w:w="4003" w:type="dxa"/>
          </w:tcPr>
          <w:p w:rsidR="00376445" w:rsidRDefault="00376445" w:rsidP="0000311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Участие в краевом модельном</w:t>
            </w:r>
            <w:r w:rsidRPr="0000311D">
              <w:rPr>
                <w:rFonts w:ascii="Times New Roman" w:hAnsi="Times New Roman" w:cs="Times New Roman"/>
                <w:sz w:val="28"/>
                <w:szCs w:val="28"/>
              </w:rPr>
              <w:t xml:space="preserve"> семинар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00311D">
              <w:rPr>
                <w:rFonts w:ascii="Times New Roman" w:hAnsi="Times New Roman" w:cs="Times New Roman"/>
                <w:sz w:val="28"/>
                <w:szCs w:val="28"/>
              </w:rPr>
              <w:t xml:space="preserve"> "Дошкольное детство: равные стартовые возможности для всех детей, в том числе детей с ОВЗ: каталог решений"</w:t>
            </w:r>
          </w:p>
        </w:tc>
        <w:tc>
          <w:tcPr>
            <w:tcW w:w="2146" w:type="dxa"/>
          </w:tcPr>
          <w:p w:rsidR="00376445" w:rsidRDefault="00376445" w:rsidP="008A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Е.С. Данилова, </w:t>
            </w:r>
          </w:p>
          <w:p w:rsidR="00376445" w:rsidRDefault="00376445" w:rsidP="008A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Л.А. Борисова</w:t>
            </w:r>
          </w:p>
        </w:tc>
        <w:tc>
          <w:tcPr>
            <w:tcW w:w="2454" w:type="dxa"/>
          </w:tcPr>
          <w:p w:rsidR="00376445" w:rsidRDefault="00376445" w:rsidP="00BE32D7">
            <w:pPr>
              <w:tabs>
                <w:tab w:val="left" w:pos="7920"/>
              </w:tabs>
              <w:spacing w:after="0" w:line="240" w:lineRule="auto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  <w:r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-</w:t>
            </w:r>
          </w:p>
        </w:tc>
      </w:tr>
      <w:tr w:rsidR="00376445" w:rsidRPr="00F21D3C" w:rsidTr="00A35051">
        <w:tc>
          <w:tcPr>
            <w:tcW w:w="1284" w:type="dxa"/>
          </w:tcPr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апрель</w:t>
            </w:r>
          </w:p>
        </w:tc>
        <w:tc>
          <w:tcPr>
            <w:tcW w:w="4003" w:type="dxa"/>
          </w:tcPr>
          <w:p w:rsidR="00376445" w:rsidRDefault="00376445" w:rsidP="00B84E7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Участие в краевом </w:t>
            </w:r>
            <w:r w:rsidRPr="00B84E7D">
              <w:rPr>
                <w:rFonts w:ascii="Times New Roman" w:hAnsi="Times New Roman" w:cs="Times New Roman"/>
                <w:sz w:val="28"/>
                <w:szCs w:val="28"/>
              </w:rPr>
              <w:t>семинар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е-совещании по вопросу </w:t>
            </w:r>
            <w:r w:rsidRPr="00B84E7D">
              <w:rPr>
                <w:rFonts w:ascii="Times New Roman" w:hAnsi="Times New Roman" w:cs="Times New Roman"/>
                <w:sz w:val="28"/>
                <w:szCs w:val="28"/>
              </w:rPr>
              <w:t xml:space="preserve"> "О создании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B84E7D">
              <w:rPr>
                <w:rFonts w:ascii="Times New Roman" w:hAnsi="Times New Roman" w:cs="Times New Roman"/>
                <w:sz w:val="28"/>
                <w:szCs w:val="28"/>
              </w:rPr>
              <w:t xml:space="preserve">здоровьесберегающих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84E7D">
              <w:rPr>
                <w:rFonts w:ascii="Times New Roman" w:hAnsi="Times New Roman" w:cs="Times New Roman"/>
                <w:sz w:val="28"/>
                <w:szCs w:val="28"/>
              </w:rPr>
              <w:t xml:space="preserve">условий 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ОО</w:t>
            </w:r>
            <w:r w:rsidRPr="00B84E7D">
              <w:rPr>
                <w:rFonts w:ascii="Times New Roman" w:hAnsi="Times New Roman" w:cs="Times New Roman"/>
                <w:sz w:val="28"/>
                <w:szCs w:val="28"/>
              </w:rPr>
              <w:t>"</w:t>
            </w:r>
          </w:p>
        </w:tc>
        <w:tc>
          <w:tcPr>
            <w:tcW w:w="2146" w:type="dxa"/>
          </w:tcPr>
          <w:p w:rsidR="00376445" w:rsidRDefault="00376445" w:rsidP="008A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В.О. Комаренко</w:t>
            </w:r>
          </w:p>
        </w:tc>
        <w:tc>
          <w:tcPr>
            <w:tcW w:w="2454" w:type="dxa"/>
          </w:tcPr>
          <w:p w:rsidR="00376445" w:rsidRDefault="00376445" w:rsidP="00BE32D7">
            <w:pPr>
              <w:tabs>
                <w:tab w:val="left" w:pos="7920"/>
              </w:tabs>
              <w:spacing w:after="0" w:line="240" w:lineRule="auto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  <w:r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-</w:t>
            </w:r>
          </w:p>
        </w:tc>
      </w:tr>
      <w:tr w:rsidR="00376445" w:rsidRPr="00F21D3C" w:rsidTr="00A35051">
        <w:tc>
          <w:tcPr>
            <w:tcW w:w="1284" w:type="dxa"/>
          </w:tcPr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апрель</w:t>
            </w:r>
          </w:p>
        </w:tc>
        <w:tc>
          <w:tcPr>
            <w:tcW w:w="4003" w:type="dxa"/>
          </w:tcPr>
          <w:p w:rsidR="00376445" w:rsidRPr="00A56B83" w:rsidRDefault="00376445" w:rsidP="00A56B8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 xml:space="preserve">Совершенствование контроля в школьных столовых за качеством и безопасностью сырья и готовой продукции, профилактика и   эпидемиологическая безопасность школьной столовой  </w:t>
            </w:r>
          </w:p>
        </w:tc>
        <w:tc>
          <w:tcPr>
            <w:tcW w:w="2146" w:type="dxa"/>
          </w:tcPr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В.О. Комаренко</w:t>
            </w:r>
          </w:p>
        </w:tc>
        <w:tc>
          <w:tcPr>
            <w:tcW w:w="2454" w:type="dxa"/>
          </w:tcPr>
          <w:p w:rsidR="00376445" w:rsidRPr="00A56B83" w:rsidRDefault="00376445" w:rsidP="00BE32D7">
            <w:pPr>
              <w:tabs>
                <w:tab w:val="left" w:pos="7920"/>
              </w:tabs>
              <w:spacing w:after="0" w:line="240" w:lineRule="auto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организаторы школьного питания</w:t>
            </w:r>
          </w:p>
        </w:tc>
      </w:tr>
      <w:tr w:rsidR="00376445" w:rsidRPr="00F21D3C" w:rsidTr="00A35051">
        <w:tc>
          <w:tcPr>
            <w:tcW w:w="1284" w:type="dxa"/>
          </w:tcPr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апрель</w:t>
            </w:r>
          </w:p>
        </w:tc>
        <w:tc>
          <w:tcPr>
            <w:tcW w:w="4003" w:type="dxa"/>
          </w:tcPr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Направления и формы работы школьных команд информатизации образования в 2017 году</w:t>
            </w:r>
          </w:p>
        </w:tc>
        <w:tc>
          <w:tcPr>
            <w:tcW w:w="2146" w:type="dxa"/>
          </w:tcPr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Д.Г. Черепанов</w:t>
            </w:r>
          </w:p>
        </w:tc>
        <w:tc>
          <w:tcPr>
            <w:tcW w:w="2454" w:type="dxa"/>
          </w:tcPr>
          <w:p w:rsidR="00376445" w:rsidRPr="00F21D3C" w:rsidRDefault="00376445" w:rsidP="00BE32D7">
            <w:pPr>
              <w:tabs>
                <w:tab w:val="left" w:pos="7920"/>
              </w:tabs>
              <w:spacing w:after="0" w:line="240" w:lineRule="auto"/>
              <w:rPr>
                <w:rFonts w:ascii="Times New Roman" w:eastAsia="MS Mincho" w:hAnsi="Times New Roman" w:cs="Times New Roman"/>
                <w:sz w:val="28"/>
                <w:szCs w:val="28"/>
                <w:highlight w:val="yellow"/>
                <w:lang w:eastAsia="ja-JP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школьные команды по информатизации</w:t>
            </w:r>
          </w:p>
        </w:tc>
      </w:tr>
      <w:tr w:rsidR="00376445" w:rsidRPr="00F21D3C" w:rsidTr="00A35051">
        <w:tc>
          <w:tcPr>
            <w:tcW w:w="1284" w:type="dxa"/>
          </w:tcPr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апрель</w:t>
            </w:r>
          </w:p>
        </w:tc>
        <w:tc>
          <w:tcPr>
            <w:tcW w:w="4003" w:type="dxa"/>
          </w:tcPr>
          <w:p w:rsidR="00376445" w:rsidRPr="00A56B83" w:rsidRDefault="00376445" w:rsidP="00400D4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00D45">
              <w:rPr>
                <w:rFonts w:ascii="Times New Roman" w:hAnsi="Times New Roman" w:cs="Times New Roman"/>
                <w:sz w:val="28"/>
                <w:szCs w:val="28"/>
              </w:rPr>
              <w:t xml:space="preserve">Эффективное использование электронных ресурсов библиотеки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ОО </w:t>
            </w:r>
            <w:r w:rsidRPr="00400D45">
              <w:rPr>
                <w:rFonts w:ascii="Times New Roman" w:hAnsi="Times New Roman" w:cs="Times New Roman"/>
                <w:sz w:val="28"/>
                <w:szCs w:val="28"/>
              </w:rPr>
              <w:t>как условие повышения качества образования</w:t>
            </w:r>
          </w:p>
        </w:tc>
        <w:tc>
          <w:tcPr>
            <w:tcW w:w="2146" w:type="dxa"/>
          </w:tcPr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Н.В. Полховская</w:t>
            </w:r>
          </w:p>
        </w:tc>
        <w:tc>
          <w:tcPr>
            <w:tcW w:w="2454" w:type="dxa"/>
          </w:tcPr>
          <w:p w:rsidR="00376445" w:rsidRPr="00A56B83" w:rsidRDefault="00376445" w:rsidP="00BE32D7">
            <w:pPr>
              <w:tabs>
                <w:tab w:val="left" w:pos="792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заместители руководителей ОО по УВР, школьные библиотекари</w:t>
            </w:r>
          </w:p>
        </w:tc>
      </w:tr>
      <w:tr w:rsidR="00376445" w:rsidRPr="00F21D3C" w:rsidTr="00A35051">
        <w:tc>
          <w:tcPr>
            <w:tcW w:w="1284" w:type="dxa"/>
          </w:tcPr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май</w:t>
            </w:r>
          </w:p>
        </w:tc>
        <w:tc>
          <w:tcPr>
            <w:tcW w:w="4003" w:type="dxa"/>
          </w:tcPr>
          <w:p w:rsidR="00376445" w:rsidRPr="00A56B83" w:rsidRDefault="00376445" w:rsidP="00B4075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Участие в краевом </w:t>
            </w:r>
            <w:r w:rsidRPr="00B4075E">
              <w:rPr>
                <w:rFonts w:ascii="Times New Roman" w:hAnsi="Times New Roman" w:cs="Times New Roman"/>
                <w:sz w:val="28"/>
                <w:szCs w:val="28"/>
              </w:rPr>
              <w:t>семинар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B4075E">
              <w:rPr>
                <w:rFonts w:ascii="Times New Roman" w:hAnsi="Times New Roman" w:cs="Times New Roman"/>
                <w:sz w:val="28"/>
                <w:szCs w:val="28"/>
              </w:rPr>
              <w:t xml:space="preserve"> (вебинар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B4075E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вопросу</w:t>
            </w:r>
            <w:r w:rsidRPr="00B4075E">
              <w:rPr>
                <w:rFonts w:ascii="Times New Roman" w:hAnsi="Times New Roman" w:cs="Times New Roman"/>
                <w:sz w:val="28"/>
                <w:szCs w:val="28"/>
              </w:rPr>
              <w:t xml:space="preserve"> "Виртуальное образовательное пространство: создание интерактивного учебного пространства школы"</w:t>
            </w:r>
          </w:p>
        </w:tc>
        <w:tc>
          <w:tcPr>
            <w:tcW w:w="2146" w:type="dxa"/>
          </w:tcPr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Д.Г. Черепанов</w:t>
            </w:r>
          </w:p>
        </w:tc>
        <w:tc>
          <w:tcPr>
            <w:tcW w:w="2454" w:type="dxa"/>
          </w:tcPr>
          <w:p w:rsidR="00376445" w:rsidRPr="00A56B83" w:rsidRDefault="00376445" w:rsidP="00BE32D7">
            <w:pPr>
              <w:tabs>
                <w:tab w:val="left" w:pos="792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376445" w:rsidRPr="00F21D3C" w:rsidTr="00A35051">
        <w:tc>
          <w:tcPr>
            <w:tcW w:w="1284" w:type="dxa"/>
          </w:tcPr>
          <w:p w:rsidR="0037644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май</w:t>
            </w:r>
          </w:p>
        </w:tc>
        <w:tc>
          <w:tcPr>
            <w:tcW w:w="4003" w:type="dxa"/>
          </w:tcPr>
          <w:p w:rsidR="00376445" w:rsidRDefault="00376445" w:rsidP="00B4075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Участие в краевом семинаре-совещании по вопросу </w:t>
            </w:r>
            <w:r w:rsidRPr="00541440">
              <w:rPr>
                <w:rFonts w:ascii="Times New Roman" w:hAnsi="Times New Roman" w:cs="Times New Roman"/>
                <w:sz w:val="28"/>
                <w:szCs w:val="28"/>
              </w:rPr>
              <w:t>"Об итогах участия во всероссийской олимпиаде школьников. Задачи на новый учебный год"</w:t>
            </w:r>
          </w:p>
        </w:tc>
        <w:tc>
          <w:tcPr>
            <w:tcW w:w="2146" w:type="dxa"/>
          </w:tcPr>
          <w:p w:rsidR="0037644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Н.С. Сабаева, </w:t>
            </w: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Д.Г. Черепанов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Л.А. Борисова</w:t>
            </w:r>
          </w:p>
        </w:tc>
        <w:tc>
          <w:tcPr>
            <w:tcW w:w="2454" w:type="dxa"/>
          </w:tcPr>
          <w:p w:rsidR="00376445" w:rsidRDefault="00376445" w:rsidP="00BE32D7">
            <w:pPr>
              <w:tabs>
                <w:tab w:val="left" w:pos="792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376445" w:rsidRPr="00F21D3C" w:rsidTr="00A35051">
        <w:tc>
          <w:tcPr>
            <w:tcW w:w="1284" w:type="dxa"/>
          </w:tcPr>
          <w:p w:rsidR="00376445" w:rsidRPr="00A56B83" w:rsidRDefault="00376445" w:rsidP="008A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июнь</w:t>
            </w:r>
          </w:p>
        </w:tc>
        <w:tc>
          <w:tcPr>
            <w:tcW w:w="4003" w:type="dxa"/>
          </w:tcPr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Современное дошкольное образование. Организация и управление инновационной деятельностью в МБДОУ в условиях введения ФГОС ДО</w:t>
            </w:r>
          </w:p>
        </w:tc>
        <w:tc>
          <w:tcPr>
            <w:tcW w:w="2146" w:type="dxa"/>
          </w:tcPr>
          <w:p w:rsidR="00376445" w:rsidRPr="00A56B83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Е.С. Данилова</w:t>
            </w:r>
          </w:p>
        </w:tc>
        <w:tc>
          <w:tcPr>
            <w:tcW w:w="2454" w:type="dxa"/>
          </w:tcPr>
          <w:p w:rsidR="00376445" w:rsidRPr="00A56B83" w:rsidRDefault="00376445" w:rsidP="00BE32D7">
            <w:pPr>
              <w:spacing w:after="0" w:line="240" w:lineRule="auto"/>
              <w:jc w:val="both"/>
              <w:outlineLvl w:val="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A56B83"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руководители МБДОУ</w:t>
            </w:r>
          </w:p>
        </w:tc>
      </w:tr>
      <w:tr w:rsidR="00376445" w:rsidRPr="00F21D3C" w:rsidTr="00A35051">
        <w:tc>
          <w:tcPr>
            <w:tcW w:w="1284" w:type="dxa"/>
          </w:tcPr>
          <w:p w:rsidR="00376445" w:rsidRPr="003E1600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E1600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4003" w:type="dxa"/>
          </w:tcPr>
          <w:p w:rsidR="00376445" w:rsidRPr="003E1600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E1600">
              <w:rPr>
                <w:rFonts w:ascii="Times New Roman" w:hAnsi="Times New Roman" w:cs="Times New Roman"/>
                <w:bCs/>
                <w:sz w:val="28"/>
                <w:szCs w:val="28"/>
              </w:rPr>
              <w:t>Здоровьесберегающие технологии – современные формы организации производства,   профессиональная компетентность организаторов питания, совершенствование школьного питания</w:t>
            </w:r>
          </w:p>
        </w:tc>
        <w:tc>
          <w:tcPr>
            <w:tcW w:w="2146" w:type="dxa"/>
          </w:tcPr>
          <w:p w:rsidR="00376445" w:rsidRPr="003E1600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E1600">
              <w:rPr>
                <w:rFonts w:ascii="Times New Roman" w:hAnsi="Times New Roman" w:cs="Times New Roman"/>
                <w:sz w:val="28"/>
                <w:szCs w:val="28"/>
              </w:rPr>
              <w:t>В.О. Комаренко</w:t>
            </w:r>
          </w:p>
        </w:tc>
        <w:tc>
          <w:tcPr>
            <w:tcW w:w="2454" w:type="dxa"/>
          </w:tcPr>
          <w:p w:rsidR="00376445" w:rsidRPr="00F21D3C" w:rsidRDefault="00376445" w:rsidP="00BE32D7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A56B83">
              <w:rPr>
                <w:rFonts w:ascii="Times New Roman" w:hAnsi="Times New Roman" w:cs="Times New Roman"/>
                <w:sz w:val="28"/>
                <w:szCs w:val="28"/>
              </w:rPr>
              <w:t>организаторы школьного питания</w:t>
            </w:r>
          </w:p>
        </w:tc>
      </w:tr>
      <w:tr w:rsidR="00376445" w:rsidRPr="00F21D3C" w:rsidTr="00A35051">
        <w:tc>
          <w:tcPr>
            <w:tcW w:w="1284" w:type="dxa"/>
          </w:tcPr>
          <w:p w:rsidR="00376445" w:rsidRPr="003E1600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E1600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4003" w:type="dxa"/>
          </w:tcPr>
          <w:p w:rsidR="00376445" w:rsidRPr="003E1600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3E1600">
              <w:rPr>
                <w:rFonts w:ascii="Times New Roman" w:hAnsi="Times New Roman" w:cs="Times New Roman"/>
                <w:sz w:val="28"/>
                <w:szCs w:val="28"/>
              </w:rPr>
              <w:t>Деятельность администрации школы по повышению качества образования</w:t>
            </w:r>
          </w:p>
        </w:tc>
        <w:tc>
          <w:tcPr>
            <w:tcW w:w="2146" w:type="dxa"/>
          </w:tcPr>
          <w:p w:rsidR="00376445" w:rsidRPr="003E1600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E1600">
              <w:rPr>
                <w:rFonts w:ascii="Times New Roman" w:hAnsi="Times New Roman" w:cs="Times New Roman"/>
                <w:sz w:val="28"/>
                <w:szCs w:val="28"/>
              </w:rPr>
              <w:t>Н.А. Ефремова</w:t>
            </w:r>
          </w:p>
          <w:p w:rsidR="00376445" w:rsidRPr="003E1600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E1600">
              <w:rPr>
                <w:rFonts w:ascii="Times New Roman" w:hAnsi="Times New Roman" w:cs="Times New Roman"/>
                <w:sz w:val="28"/>
                <w:szCs w:val="28"/>
              </w:rPr>
              <w:t>Л.А. Борисова</w:t>
            </w:r>
          </w:p>
        </w:tc>
        <w:tc>
          <w:tcPr>
            <w:tcW w:w="2454" w:type="dxa"/>
          </w:tcPr>
          <w:p w:rsidR="00376445" w:rsidRPr="00F21D3C" w:rsidRDefault="00376445" w:rsidP="00BE32D7">
            <w:pPr>
              <w:tabs>
                <w:tab w:val="left" w:pos="7920"/>
              </w:tabs>
              <w:spacing w:after="0" w:line="240" w:lineRule="auto"/>
              <w:rPr>
                <w:rFonts w:ascii="Times New Roman" w:eastAsia="MS Mincho" w:hAnsi="Times New Roman" w:cs="Times New Roman"/>
                <w:sz w:val="28"/>
                <w:szCs w:val="28"/>
                <w:highlight w:val="yellow"/>
                <w:lang w:eastAsia="ja-JP"/>
              </w:rPr>
            </w:pPr>
            <w:r w:rsidRPr="00A56B83"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руководители</w:t>
            </w:r>
            <w:r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 xml:space="preserve"> ОО</w:t>
            </w:r>
          </w:p>
        </w:tc>
      </w:tr>
      <w:tr w:rsidR="00376445" w:rsidRPr="00F21D3C" w:rsidTr="00A35051">
        <w:tc>
          <w:tcPr>
            <w:tcW w:w="1284" w:type="dxa"/>
          </w:tcPr>
          <w:p w:rsidR="00376445" w:rsidRPr="003E1600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E1600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4003" w:type="dxa"/>
          </w:tcPr>
          <w:p w:rsidR="00376445" w:rsidRPr="003E1600" w:rsidRDefault="00376445" w:rsidP="005414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Участие в краевом</w:t>
            </w:r>
            <w:r w:rsidRPr="00541440">
              <w:rPr>
                <w:rFonts w:ascii="Times New Roman" w:hAnsi="Times New Roman" w:cs="Times New Roman"/>
                <w:sz w:val="28"/>
                <w:szCs w:val="28"/>
              </w:rPr>
              <w:t xml:space="preserve"> семинар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 по вопросу</w:t>
            </w:r>
            <w:r w:rsidRPr="00541440">
              <w:rPr>
                <w:rFonts w:ascii="Times New Roman" w:hAnsi="Times New Roman" w:cs="Times New Roman"/>
                <w:sz w:val="28"/>
                <w:szCs w:val="28"/>
              </w:rPr>
              <w:t xml:space="preserve"> "Разговор о правильном питании"</w:t>
            </w:r>
          </w:p>
        </w:tc>
        <w:tc>
          <w:tcPr>
            <w:tcW w:w="2146" w:type="dxa"/>
          </w:tcPr>
          <w:p w:rsidR="00376445" w:rsidRPr="003E1600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В.О. Комаренко</w:t>
            </w:r>
          </w:p>
        </w:tc>
        <w:tc>
          <w:tcPr>
            <w:tcW w:w="2454" w:type="dxa"/>
          </w:tcPr>
          <w:p w:rsidR="00376445" w:rsidRPr="00A56B83" w:rsidRDefault="00376445" w:rsidP="00BE32D7">
            <w:pPr>
              <w:tabs>
                <w:tab w:val="left" w:pos="7920"/>
              </w:tabs>
              <w:spacing w:after="0" w:line="240" w:lineRule="auto"/>
              <w:rPr>
                <w:rFonts w:ascii="Times New Roman" w:eastAsia="MS Mincho" w:hAnsi="Times New Roman"/>
                <w:sz w:val="28"/>
                <w:szCs w:val="28"/>
                <w:lang w:eastAsia="ja-JP"/>
              </w:rPr>
            </w:pPr>
            <w:r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-</w:t>
            </w:r>
          </w:p>
        </w:tc>
      </w:tr>
      <w:tr w:rsidR="00376445" w:rsidRPr="00F21D3C" w:rsidTr="00A35051">
        <w:tc>
          <w:tcPr>
            <w:tcW w:w="1284" w:type="dxa"/>
          </w:tcPr>
          <w:p w:rsidR="00376445" w:rsidRPr="003E1600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E1600"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4003" w:type="dxa"/>
          </w:tcPr>
          <w:p w:rsidR="00376445" w:rsidRPr="003E1600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E1600">
              <w:rPr>
                <w:rFonts w:ascii="Times New Roman" w:hAnsi="Times New Roman" w:cs="Times New Roman"/>
                <w:sz w:val="28"/>
                <w:szCs w:val="28"/>
              </w:rPr>
              <w:t xml:space="preserve">Использование ИКТ технологий в образовательной деятельности МБДОУ. </w:t>
            </w:r>
          </w:p>
          <w:p w:rsidR="00376445" w:rsidRPr="003E1600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E1600">
              <w:rPr>
                <w:rFonts w:ascii="Times New Roman" w:hAnsi="Times New Roman" w:cs="Times New Roman"/>
                <w:sz w:val="28"/>
                <w:szCs w:val="28"/>
              </w:rPr>
              <w:t>Организация в МБДОУ работы с талантливыми детьми</w:t>
            </w:r>
          </w:p>
        </w:tc>
        <w:tc>
          <w:tcPr>
            <w:tcW w:w="2146" w:type="dxa"/>
          </w:tcPr>
          <w:p w:rsidR="00376445" w:rsidRPr="003E1600" w:rsidRDefault="00376445" w:rsidP="008A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 w:rsidRPr="003E1600">
              <w:rPr>
                <w:rFonts w:ascii="Times New Roman" w:hAnsi="Times New Roman" w:cs="Times New Roman"/>
                <w:sz w:val="28"/>
                <w:szCs w:val="28"/>
              </w:rPr>
              <w:t xml:space="preserve">Е.С. Данилова, </w:t>
            </w:r>
          </w:p>
          <w:p w:rsidR="00376445" w:rsidRPr="003E1600" w:rsidRDefault="00376445" w:rsidP="008A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 w:rsidRPr="003E1600">
              <w:rPr>
                <w:rFonts w:ascii="Times New Roman" w:hAnsi="Times New Roman" w:cs="Times New Roman"/>
                <w:sz w:val="28"/>
                <w:szCs w:val="28"/>
              </w:rPr>
              <w:t>Л.А. Борисова</w:t>
            </w:r>
          </w:p>
          <w:p w:rsidR="00376445" w:rsidRPr="003E1600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4" w:type="dxa"/>
          </w:tcPr>
          <w:p w:rsidR="00376445" w:rsidRPr="00F21D3C" w:rsidRDefault="00376445" w:rsidP="00BE32D7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A56B83"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руководители МБДОУ</w:t>
            </w:r>
          </w:p>
        </w:tc>
      </w:tr>
      <w:tr w:rsidR="00376445" w:rsidRPr="00F21D3C" w:rsidTr="00A35051">
        <w:tc>
          <w:tcPr>
            <w:tcW w:w="1284" w:type="dxa"/>
          </w:tcPr>
          <w:p w:rsidR="00376445" w:rsidRPr="003E1600" w:rsidRDefault="00376445" w:rsidP="008A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 w:rsidRPr="003E1600"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4003" w:type="dxa"/>
          </w:tcPr>
          <w:p w:rsidR="00376445" w:rsidRPr="003E1600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Порядок  разработки локальных актов ОО.</w:t>
            </w:r>
            <w:r w:rsidRPr="003E1600">
              <w:rPr>
                <w:rFonts w:ascii="Times New Roman" w:hAnsi="Times New Roman" w:cs="Times New Roman"/>
                <w:sz w:val="28"/>
                <w:szCs w:val="28"/>
              </w:rPr>
              <w:t xml:space="preserve"> Архивное делопроизводство в ОО</w:t>
            </w:r>
          </w:p>
        </w:tc>
        <w:tc>
          <w:tcPr>
            <w:tcW w:w="2146" w:type="dxa"/>
          </w:tcPr>
          <w:p w:rsidR="00376445" w:rsidRPr="003E1600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E1600">
              <w:rPr>
                <w:rFonts w:ascii="Times New Roman" w:hAnsi="Times New Roman" w:cs="Times New Roman"/>
                <w:sz w:val="28"/>
                <w:szCs w:val="28"/>
              </w:rPr>
              <w:t>Сысоева Н.А.</w:t>
            </w:r>
          </w:p>
          <w:p w:rsidR="00376445" w:rsidRPr="003E1600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76445" w:rsidRPr="003E1600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E1600">
              <w:rPr>
                <w:rFonts w:ascii="Times New Roman" w:hAnsi="Times New Roman" w:cs="Times New Roman"/>
                <w:sz w:val="28"/>
                <w:szCs w:val="28"/>
              </w:rPr>
              <w:t>В.Г. Сотникова</w:t>
            </w:r>
          </w:p>
        </w:tc>
        <w:tc>
          <w:tcPr>
            <w:tcW w:w="2454" w:type="dxa"/>
          </w:tcPr>
          <w:p w:rsidR="00376445" w:rsidRPr="00F21D3C" w:rsidRDefault="00376445" w:rsidP="00BE32D7">
            <w:pPr>
              <w:spacing w:after="0" w:line="240" w:lineRule="auto"/>
              <w:jc w:val="both"/>
              <w:outlineLvl w:val="3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A56B83"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руководители</w:t>
            </w:r>
            <w:r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 xml:space="preserve"> ОО</w:t>
            </w:r>
          </w:p>
        </w:tc>
      </w:tr>
      <w:tr w:rsidR="00376445" w:rsidRPr="00F21D3C" w:rsidTr="00A35051">
        <w:tc>
          <w:tcPr>
            <w:tcW w:w="1284" w:type="dxa"/>
          </w:tcPr>
          <w:p w:rsidR="00376445" w:rsidRPr="003E1600" w:rsidRDefault="00376445" w:rsidP="008A79C2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 w:rsidRPr="003E1600"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4003" w:type="dxa"/>
          </w:tcPr>
          <w:p w:rsidR="00376445" w:rsidRPr="003E1600" w:rsidRDefault="00376445" w:rsidP="008A79C2">
            <w:pPr>
              <w:keepNext/>
              <w:keepLines/>
              <w:shd w:val="clear" w:color="auto" w:fill="FFFFFF"/>
              <w:spacing w:after="0" w:line="240" w:lineRule="auto"/>
              <w:jc w:val="both"/>
              <w:outlineLvl w:val="0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63" w:name="_Toc472697030"/>
            <w:r w:rsidRPr="003E1600">
              <w:rPr>
                <w:rFonts w:ascii="Times New Roman" w:hAnsi="Times New Roman" w:cs="Times New Roman"/>
                <w:sz w:val="28"/>
                <w:szCs w:val="28"/>
              </w:rPr>
              <w:t>Формирование универсальных учебных действий обучающихся в условиях информационно-образовательной среды школы</w:t>
            </w:r>
            <w:bookmarkEnd w:id="63"/>
          </w:p>
        </w:tc>
        <w:tc>
          <w:tcPr>
            <w:tcW w:w="2146" w:type="dxa"/>
          </w:tcPr>
          <w:p w:rsidR="00376445" w:rsidRPr="003E1600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E1600">
              <w:rPr>
                <w:rFonts w:ascii="Times New Roman" w:hAnsi="Times New Roman" w:cs="Times New Roman"/>
                <w:sz w:val="28"/>
                <w:szCs w:val="28"/>
              </w:rPr>
              <w:t>Д.Г. Черепанов</w:t>
            </w:r>
          </w:p>
        </w:tc>
        <w:tc>
          <w:tcPr>
            <w:tcW w:w="2454" w:type="dxa"/>
          </w:tcPr>
          <w:p w:rsidR="00376445" w:rsidRPr="00F21D3C" w:rsidRDefault="00376445" w:rsidP="00BE32D7">
            <w:pPr>
              <w:spacing w:after="0" w:line="240" w:lineRule="auto"/>
              <w:jc w:val="both"/>
              <w:outlineLvl w:val="3"/>
              <w:rPr>
                <w:rFonts w:ascii="Times New Roman" w:hAnsi="Times New Roman"/>
                <w:sz w:val="28"/>
                <w:szCs w:val="28"/>
                <w:highlight w:val="yellow"/>
                <w:lang w:eastAsia="ru-RU"/>
              </w:rPr>
            </w:pPr>
            <w:r w:rsidRPr="00A56B83"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>руководители</w:t>
            </w:r>
            <w:r>
              <w:rPr>
                <w:rFonts w:ascii="Times New Roman" w:eastAsia="MS Mincho" w:hAnsi="Times New Roman"/>
                <w:sz w:val="28"/>
                <w:szCs w:val="28"/>
                <w:lang w:eastAsia="ja-JP"/>
              </w:rPr>
              <w:t xml:space="preserve"> ОО</w:t>
            </w:r>
          </w:p>
        </w:tc>
      </w:tr>
    </w:tbl>
    <w:p w:rsidR="00376445" w:rsidRPr="00F21D3C" w:rsidRDefault="00376445" w:rsidP="00846895">
      <w:pPr>
        <w:pStyle w:val="10"/>
        <w:spacing w:before="0"/>
        <w:jc w:val="left"/>
        <w:rPr>
          <w:highlight w:val="yellow"/>
        </w:rPr>
      </w:pPr>
      <w:bookmarkStart w:id="64" w:name="_Toc349231690"/>
    </w:p>
    <w:p w:rsidR="00376445" w:rsidRPr="005B7DFB" w:rsidRDefault="00376445" w:rsidP="00846895">
      <w:pPr>
        <w:pStyle w:val="10"/>
        <w:spacing w:before="0"/>
        <w:jc w:val="left"/>
      </w:pPr>
      <w:bookmarkStart w:id="65" w:name="_Toc378004382"/>
      <w:bookmarkStart w:id="66" w:name="_Toc472697031"/>
      <w:r w:rsidRPr="005B7DFB">
        <w:t>14.</w:t>
      </w:r>
      <w:bookmarkStart w:id="67" w:name="_Toc249702321"/>
      <w:bookmarkStart w:id="68" w:name="_Toc249702436"/>
      <w:bookmarkStart w:id="69" w:name="_Toc315090044"/>
      <w:bookmarkStart w:id="70" w:name="_Toc315095393"/>
      <w:r w:rsidRPr="005B7DFB">
        <w:t xml:space="preserve">  Проведение районных мероприятий</w:t>
      </w:r>
      <w:bookmarkEnd w:id="64"/>
      <w:bookmarkEnd w:id="65"/>
      <w:bookmarkEnd w:id="66"/>
      <w:bookmarkEnd w:id="67"/>
      <w:bookmarkEnd w:id="68"/>
      <w:bookmarkEnd w:id="69"/>
      <w:bookmarkEnd w:id="70"/>
    </w:p>
    <w:p w:rsidR="00376445" w:rsidRPr="005B7DFB" w:rsidRDefault="00376445" w:rsidP="000712D9">
      <w:pPr>
        <w:pStyle w:val="21"/>
      </w:pPr>
      <w:bookmarkStart w:id="71" w:name="_Toc249702323"/>
      <w:bookmarkStart w:id="72" w:name="_Toc249702438"/>
      <w:bookmarkStart w:id="73" w:name="_Toc315090045"/>
      <w:bookmarkStart w:id="74" w:name="_Toc315095394"/>
      <w:bookmarkStart w:id="75" w:name="_Toc349231691"/>
      <w:bookmarkStart w:id="76" w:name="_Toc378004383"/>
      <w:bookmarkStart w:id="77" w:name="_Toc472697032"/>
      <w:r w:rsidRPr="005B7DFB">
        <w:t>14.1. Праздничные мероприятия</w:t>
      </w:r>
      <w:bookmarkEnd w:id="71"/>
      <w:bookmarkEnd w:id="72"/>
      <w:bookmarkEnd w:id="73"/>
      <w:bookmarkEnd w:id="74"/>
      <w:bookmarkEnd w:id="75"/>
      <w:bookmarkEnd w:id="76"/>
      <w:bookmarkEnd w:id="77"/>
    </w:p>
    <w:p w:rsidR="00376445" w:rsidRPr="005B7DFB" w:rsidRDefault="00376445" w:rsidP="00022E4B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9887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77"/>
        <w:gridCol w:w="5743"/>
        <w:gridCol w:w="2867"/>
      </w:tblGrid>
      <w:tr w:rsidR="00376445" w:rsidRPr="00F21D3C" w:rsidTr="00A35051">
        <w:tc>
          <w:tcPr>
            <w:tcW w:w="1277" w:type="dxa"/>
          </w:tcPr>
          <w:p w:rsidR="00376445" w:rsidRPr="005B7DFB" w:rsidRDefault="00376445" w:rsidP="00022E4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B7DF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дата</w:t>
            </w:r>
          </w:p>
        </w:tc>
        <w:tc>
          <w:tcPr>
            <w:tcW w:w="5743" w:type="dxa"/>
          </w:tcPr>
          <w:p w:rsidR="00376445" w:rsidRPr="005B7DFB" w:rsidRDefault="00376445" w:rsidP="00022E4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B7DF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мероприятия</w:t>
            </w:r>
          </w:p>
          <w:p w:rsidR="00376445" w:rsidRPr="005B7DFB" w:rsidRDefault="00376445" w:rsidP="00022E4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867" w:type="dxa"/>
          </w:tcPr>
          <w:p w:rsidR="00376445" w:rsidRPr="005B7DFB" w:rsidRDefault="00376445" w:rsidP="00022E4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B7DF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ответственный</w:t>
            </w:r>
          </w:p>
        </w:tc>
      </w:tr>
      <w:tr w:rsidR="00376445" w:rsidRPr="00F21D3C" w:rsidTr="00A35051">
        <w:tc>
          <w:tcPr>
            <w:tcW w:w="1277" w:type="dxa"/>
          </w:tcPr>
          <w:p w:rsidR="00376445" w:rsidRPr="005B7DFB" w:rsidRDefault="00376445" w:rsidP="00E737C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  <w:szCs w:val="28"/>
              </w:rPr>
              <w:t>март</w:t>
            </w:r>
          </w:p>
        </w:tc>
        <w:tc>
          <w:tcPr>
            <w:tcW w:w="5743" w:type="dxa"/>
          </w:tcPr>
          <w:p w:rsidR="00376445" w:rsidRPr="005B7DFB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  <w:szCs w:val="28"/>
              </w:rPr>
              <w:t>Прием главой муниципального района победителей и призеров краевого этапа Всероссийской олимпиады школьников</w:t>
            </w:r>
          </w:p>
        </w:tc>
        <w:tc>
          <w:tcPr>
            <w:tcW w:w="2867" w:type="dxa"/>
          </w:tcPr>
          <w:p w:rsidR="00376445" w:rsidRPr="005B7DFB" w:rsidRDefault="00376445" w:rsidP="00E737C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  <w:szCs w:val="28"/>
              </w:rPr>
              <w:t>Д.Г. Черепанов,</w:t>
            </w:r>
          </w:p>
          <w:p w:rsidR="00376445" w:rsidRPr="005B7DFB" w:rsidRDefault="00376445" w:rsidP="00E737C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  <w:szCs w:val="28"/>
              </w:rPr>
              <w:t>Л.А. Борисова</w:t>
            </w:r>
          </w:p>
        </w:tc>
      </w:tr>
      <w:tr w:rsidR="00376445" w:rsidRPr="00F21D3C" w:rsidTr="00A35051">
        <w:tc>
          <w:tcPr>
            <w:tcW w:w="1277" w:type="dxa"/>
          </w:tcPr>
          <w:p w:rsidR="00376445" w:rsidRPr="005B7DFB" w:rsidRDefault="00376445" w:rsidP="00E737C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  <w:szCs w:val="28"/>
              </w:rPr>
              <w:t>май</w:t>
            </w:r>
          </w:p>
        </w:tc>
        <w:tc>
          <w:tcPr>
            <w:tcW w:w="5743" w:type="dxa"/>
          </w:tcPr>
          <w:p w:rsidR="00376445" w:rsidRPr="005B7DFB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  <w:szCs w:val="28"/>
              </w:rPr>
              <w:t>Вручение премии главы муниципального района отличникам учебы</w:t>
            </w:r>
          </w:p>
        </w:tc>
        <w:tc>
          <w:tcPr>
            <w:tcW w:w="2867" w:type="dxa"/>
          </w:tcPr>
          <w:p w:rsidR="00376445" w:rsidRPr="005B7DFB" w:rsidRDefault="00376445" w:rsidP="00E737C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  <w:szCs w:val="28"/>
              </w:rPr>
              <w:t>Д.Г. Черепанов,</w:t>
            </w:r>
          </w:p>
          <w:p w:rsidR="00376445" w:rsidRPr="005B7DFB" w:rsidRDefault="00376445" w:rsidP="00E737C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  <w:szCs w:val="28"/>
              </w:rPr>
              <w:t>Л.А. Борисова</w:t>
            </w:r>
          </w:p>
        </w:tc>
      </w:tr>
      <w:tr w:rsidR="00376445" w:rsidRPr="00F21D3C" w:rsidTr="00A35051">
        <w:tc>
          <w:tcPr>
            <w:tcW w:w="1277" w:type="dxa"/>
          </w:tcPr>
          <w:p w:rsidR="00376445" w:rsidRPr="005B7DFB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  <w:szCs w:val="28"/>
              </w:rPr>
              <w:t>май</w:t>
            </w:r>
          </w:p>
        </w:tc>
        <w:tc>
          <w:tcPr>
            <w:tcW w:w="5743" w:type="dxa"/>
          </w:tcPr>
          <w:p w:rsidR="00376445" w:rsidRPr="005B7DFB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</w:rPr>
              <w:t xml:space="preserve">Праздничные мероприятия, посвященные последнему звонку для выпускников 9-х, 11-х классов </w:t>
            </w:r>
          </w:p>
        </w:tc>
        <w:tc>
          <w:tcPr>
            <w:tcW w:w="2867" w:type="dxa"/>
          </w:tcPr>
          <w:p w:rsidR="00376445" w:rsidRPr="005B7DFB" w:rsidRDefault="00376445" w:rsidP="005B7DFB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  <w:szCs w:val="28"/>
              </w:rPr>
              <w:t>Л.Р. Османова, руководители ОО</w:t>
            </w:r>
          </w:p>
        </w:tc>
      </w:tr>
      <w:tr w:rsidR="00376445" w:rsidRPr="00F21D3C" w:rsidTr="00A35051">
        <w:tc>
          <w:tcPr>
            <w:tcW w:w="1277" w:type="dxa"/>
          </w:tcPr>
          <w:p w:rsidR="00376445" w:rsidRPr="005B7DFB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  <w:szCs w:val="28"/>
              </w:rPr>
              <w:t>июнь</w:t>
            </w:r>
          </w:p>
        </w:tc>
        <w:tc>
          <w:tcPr>
            <w:tcW w:w="5743" w:type="dxa"/>
          </w:tcPr>
          <w:p w:rsidR="00376445" w:rsidRPr="005B7DFB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</w:rPr>
              <w:t>Проведение выпускных вечеров в ОО муниципального района</w:t>
            </w:r>
          </w:p>
        </w:tc>
        <w:tc>
          <w:tcPr>
            <w:tcW w:w="2867" w:type="dxa"/>
          </w:tcPr>
          <w:p w:rsidR="00376445" w:rsidRPr="005B7DFB" w:rsidRDefault="00376445" w:rsidP="00E737C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  <w:szCs w:val="28"/>
              </w:rPr>
              <w:t>Л.Р. Османова, руководители ОО</w:t>
            </w:r>
          </w:p>
        </w:tc>
      </w:tr>
      <w:tr w:rsidR="00376445" w:rsidRPr="00F21D3C" w:rsidTr="00A35051">
        <w:tc>
          <w:tcPr>
            <w:tcW w:w="1277" w:type="dxa"/>
          </w:tcPr>
          <w:p w:rsidR="00376445" w:rsidRPr="005B7DFB" w:rsidRDefault="00376445" w:rsidP="008672A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  <w:szCs w:val="28"/>
              </w:rPr>
              <w:t>июнь</w:t>
            </w:r>
          </w:p>
        </w:tc>
        <w:tc>
          <w:tcPr>
            <w:tcW w:w="5743" w:type="dxa"/>
          </w:tcPr>
          <w:p w:rsidR="00376445" w:rsidRPr="005B7DFB" w:rsidRDefault="00376445" w:rsidP="008672A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</w:rPr>
              <w:t>Проведение выпускных мероприятий в МБДОУ муниципального района</w:t>
            </w:r>
          </w:p>
        </w:tc>
        <w:tc>
          <w:tcPr>
            <w:tcW w:w="2867" w:type="dxa"/>
          </w:tcPr>
          <w:p w:rsidR="00376445" w:rsidRPr="005B7DFB" w:rsidRDefault="00376445" w:rsidP="008672A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  <w:szCs w:val="28"/>
              </w:rPr>
              <w:t>Е.С. Данилова, руководители МБДОУ</w:t>
            </w:r>
          </w:p>
        </w:tc>
      </w:tr>
      <w:tr w:rsidR="00376445" w:rsidRPr="00F21D3C" w:rsidTr="00A35051">
        <w:tc>
          <w:tcPr>
            <w:tcW w:w="1277" w:type="dxa"/>
          </w:tcPr>
          <w:p w:rsidR="00376445" w:rsidRPr="005B7DFB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  <w:szCs w:val="28"/>
              </w:rPr>
              <w:t>сентябрь</w:t>
            </w:r>
          </w:p>
        </w:tc>
        <w:tc>
          <w:tcPr>
            <w:tcW w:w="5743" w:type="dxa"/>
          </w:tcPr>
          <w:p w:rsidR="00376445" w:rsidRPr="005B7DFB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</w:rPr>
              <w:t xml:space="preserve">Праздничные мероприятия, посвященные </w:t>
            </w:r>
            <w:r w:rsidRPr="005B7DFB">
              <w:rPr>
                <w:rFonts w:ascii="Times New Roman" w:hAnsi="Times New Roman"/>
                <w:sz w:val="28"/>
                <w:szCs w:val="28"/>
              </w:rPr>
              <w:t>Дню знаний</w:t>
            </w:r>
          </w:p>
        </w:tc>
        <w:tc>
          <w:tcPr>
            <w:tcW w:w="2867" w:type="dxa"/>
          </w:tcPr>
          <w:p w:rsidR="00376445" w:rsidRPr="005B7DFB" w:rsidRDefault="00376445" w:rsidP="00E737C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  <w:szCs w:val="28"/>
              </w:rPr>
              <w:t xml:space="preserve"> Л.Р. Османова, </w:t>
            </w:r>
          </w:p>
          <w:p w:rsidR="00376445" w:rsidRPr="005B7DFB" w:rsidRDefault="00376445" w:rsidP="00E737C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  <w:szCs w:val="28"/>
              </w:rPr>
              <w:t>Е.С. Данилова,</w:t>
            </w:r>
          </w:p>
          <w:p w:rsidR="00376445" w:rsidRPr="005B7DFB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  <w:szCs w:val="28"/>
              </w:rPr>
              <w:t xml:space="preserve">руководители ОО </w:t>
            </w:r>
          </w:p>
        </w:tc>
      </w:tr>
      <w:tr w:rsidR="00376445" w:rsidRPr="00F21D3C" w:rsidTr="00A35051">
        <w:tc>
          <w:tcPr>
            <w:tcW w:w="1277" w:type="dxa"/>
          </w:tcPr>
          <w:p w:rsidR="00376445" w:rsidRPr="005B7DFB" w:rsidRDefault="00376445" w:rsidP="00E737C6">
            <w:pPr>
              <w:spacing w:after="0" w:line="240" w:lineRule="auto"/>
              <w:jc w:val="both"/>
              <w:rPr>
                <w:rFonts w:ascii="Times New Roman" w:eastAsia="MS Mincho" w:hAnsi="Times New Roman"/>
                <w:sz w:val="28"/>
                <w:szCs w:val="28"/>
              </w:rPr>
            </w:pPr>
            <w:r w:rsidRPr="005B7DFB">
              <w:rPr>
                <w:rFonts w:ascii="Times New Roman" w:eastAsia="MS Mincho" w:hAnsi="Times New Roman"/>
                <w:sz w:val="28"/>
                <w:szCs w:val="28"/>
              </w:rPr>
              <w:t>сентябрь</w:t>
            </w:r>
          </w:p>
        </w:tc>
        <w:tc>
          <w:tcPr>
            <w:tcW w:w="5743" w:type="dxa"/>
          </w:tcPr>
          <w:p w:rsidR="00376445" w:rsidRPr="005B7DFB" w:rsidRDefault="00376445" w:rsidP="00E737C6">
            <w:pPr>
              <w:spacing w:after="0" w:line="240" w:lineRule="auto"/>
              <w:jc w:val="both"/>
              <w:rPr>
                <w:rFonts w:ascii="Times New Roman" w:eastAsia="MS Mincho" w:hAnsi="Times New Roman"/>
                <w:sz w:val="28"/>
                <w:szCs w:val="28"/>
              </w:rPr>
            </w:pPr>
            <w:r w:rsidRPr="005B7DFB">
              <w:rPr>
                <w:rFonts w:ascii="Times New Roman" w:eastAsia="MS Mincho" w:hAnsi="Times New Roman"/>
                <w:sz w:val="28"/>
                <w:szCs w:val="28"/>
              </w:rPr>
              <w:t>Торжественное мероприятие, посвященное Дню дошкольного работника</w:t>
            </w:r>
          </w:p>
        </w:tc>
        <w:tc>
          <w:tcPr>
            <w:tcW w:w="2867" w:type="dxa"/>
          </w:tcPr>
          <w:p w:rsidR="00376445" w:rsidRPr="005B7DFB" w:rsidRDefault="00376445" w:rsidP="00E737C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  <w:szCs w:val="28"/>
              </w:rPr>
              <w:t>Е.С. Данилова,</w:t>
            </w:r>
          </w:p>
          <w:p w:rsidR="00376445" w:rsidRPr="005B7DFB" w:rsidRDefault="00376445" w:rsidP="00E737C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  <w:szCs w:val="28"/>
              </w:rPr>
              <w:t xml:space="preserve">Л.А. Борисова </w:t>
            </w:r>
          </w:p>
        </w:tc>
      </w:tr>
      <w:tr w:rsidR="00376445" w:rsidRPr="00F21D3C" w:rsidTr="00A35051">
        <w:tc>
          <w:tcPr>
            <w:tcW w:w="1277" w:type="dxa"/>
          </w:tcPr>
          <w:p w:rsidR="00376445" w:rsidRPr="005B7DFB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  <w:szCs w:val="28"/>
              </w:rPr>
              <w:t>октябрь</w:t>
            </w:r>
          </w:p>
        </w:tc>
        <w:tc>
          <w:tcPr>
            <w:tcW w:w="5743" w:type="dxa"/>
          </w:tcPr>
          <w:p w:rsidR="00376445" w:rsidRPr="005B7DFB" w:rsidRDefault="00376445" w:rsidP="005B7DF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  <w:szCs w:val="28"/>
              </w:rPr>
              <w:t xml:space="preserve">Торжественное мероприятие, посвященное Международному дню учителя </w:t>
            </w:r>
          </w:p>
        </w:tc>
        <w:tc>
          <w:tcPr>
            <w:tcW w:w="2867" w:type="dxa"/>
          </w:tcPr>
          <w:p w:rsidR="00376445" w:rsidRPr="005B7DFB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  <w:szCs w:val="28"/>
              </w:rPr>
              <w:t>Л.Р. Османова,</w:t>
            </w:r>
          </w:p>
          <w:p w:rsidR="00376445" w:rsidRPr="005B7DFB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  <w:szCs w:val="28"/>
              </w:rPr>
              <w:t>Л.А. Борисова</w:t>
            </w:r>
          </w:p>
        </w:tc>
      </w:tr>
      <w:tr w:rsidR="00376445" w:rsidRPr="00F21D3C" w:rsidTr="00A35051">
        <w:tc>
          <w:tcPr>
            <w:tcW w:w="1277" w:type="dxa"/>
          </w:tcPr>
          <w:p w:rsidR="00376445" w:rsidRPr="005B7DFB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  <w:szCs w:val="28"/>
              </w:rPr>
              <w:t>декабрь</w:t>
            </w:r>
          </w:p>
        </w:tc>
        <w:tc>
          <w:tcPr>
            <w:tcW w:w="5743" w:type="dxa"/>
          </w:tcPr>
          <w:p w:rsidR="00376445" w:rsidRPr="005B7DFB" w:rsidRDefault="00376445" w:rsidP="001552B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</w:rPr>
            </w:pPr>
            <w:r w:rsidRPr="005B7DFB">
              <w:rPr>
                <w:rFonts w:ascii="Times New Roman" w:hAnsi="Times New Roman"/>
                <w:sz w:val="28"/>
              </w:rPr>
              <w:t>Прием начальником Управления образования  победителей  муниципального этапа Всероссийской олимпиады школьников</w:t>
            </w:r>
          </w:p>
        </w:tc>
        <w:tc>
          <w:tcPr>
            <w:tcW w:w="2867" w:type="dxa"/>
          </w:tcPr>
          <w:p w:rsidR="00376445" w:rsidRPr="005B7DFB" w:rsidRDefault="00376445" w:rsidP="00E737C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  <w:szCs w:val="28"/>
              </w:rPr>
              <w:t>Д.Г. Черепанов,</w:t>
            </w:r>
          </w:p>
          <w:p w:rsidR="00376445" w:rsidRPr="005B7DFB" w:rsidRDefault="00376445" w:rsidP="00E737C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B7DFB">
              <w:rPr>
                <w:rFonts w:ascii="Times New Roman" w:hAnsi="Times New Roman"/>
                <w:sz w:val="28"/>
                <w:szCs w:val="28"/>
              </w:rPr>
              <w:t>Л.А. Борисова</w:t>
            </w:r>
          </w:p>
        </w:tc>
      </w:tr>
    </w:tbl>
    <w:p w:rsidR="00376445" w:rsidRPr="00F21D3C" w:rsidRDefault="00376445" w:rsidP="003F56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376445" w:rsidRPr="00AE0292" w:rsidRDefault="00376445" w:rsidP="000712D9">
      <w:pPr>
        <w:pStyle w:val="21"/>
      </w:pPr>
      <w:bookmarkStart w:id="78" w:name="_Toc249702324"/>
      <w:bookmarkStart w:id="79" w:name="_Toc249702439"/>
      <w:bookmarkStart w:id="80" w:name="_Toc315090046"/>
      <w:bookmarkStart w:id="81" w:name="_Toc315095395"/>
      <w:bookmarkStart w:id="82" w:name="_Toc349231692"/>
      <w:bookmarkStart w:id="83" w:name="_Toc472697033"/>
      <w:r w:rsidRPr="00AE0292">
        <w:t>14.2. Конкурсы</w:t>
      </w:r>
      <w:bookmarkEnd w:id="78"/>
      <w:bookmarkEnd w:id="79"/>
      <w:bookmarkEnd w:id="80"/>
      <w:bookmarkEnd w:id="81"/>
      <w:r w:rsidRPr="00AE0292">
        <w:t xml:space="preserve"> педагогического мастерства</w:t>
      </w:r>
      <w:bookmarkEnd w:id="82"/>
      <w:bookmarkEnd w:id="83"/>
    </w:p>
    <w:p w:rsidR="00376445" w:rsidRPr="00AE0292" w:rsidRDefault="00376445" w:rsidP="00D71858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9887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79"/>
        <w:gridCol w:w="5746"/>
        <w:gridCol w:w="2862"/>
      </w:tblGrid>
      <w:tr w:rsidR="00376445" w:rsidRPr="00AE0292" w:rsidTr="00B855FB">
        <w:tc>
          <w:tcPr>
            <w:tcW w:w="1279" w:type="dxa"/>
          </w:tcPr>
          <w:p w:rsidR="00376445" w:rsidRPr="00AE0292" w:rsidRDefault="00376445" w:rsidP="00D7185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E029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дата</w:t>
            </w:r>
          </w:p>
        </w:tc>
        <w:tc>
          <w:tcPr>
            <w:tcW w:w="5746" w:type="dxa"/>
          </w:tcPr>
          <w:p w:rsidR="00376445" w:rsidRPr="00AE0292" w:rsidRDefault="00376445" w:rsidP="00D7185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E029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мероприятия</w:t>
            </w:r>
          </w:p>
        </w:tc>
        <w:tc>
          <w:tcPr>
            <w:tcW w:w="2862" w:type="dxa"/>
          </w:tcPr>
          <w:p w:rsidR="00376445" w:rsidRPr="00AE0292" w:rsidRDefault="00376445" w:rsidP="00D7185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E029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ответственный</w:t>
            </w:r>
          </w:p>
        </w:tc>
      </w:tr>
      <w:tr w:rsidR="00376445" w:rsidRPr="00F21D3C" w:rsidTr="00B855FB">
        <w:tc>
          <w:tcPr>
            <w:tcW w:w="1279" w:type="dxa"/>
          </w:tcPr>
          <w:p w:rsidR="00376445" w:rsidRPr="00F21D3C" w:rsidRDefault="00376445" w:rsidP="003202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32029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январь-март</w:t>
            </w:r>
          </w:p>
        </w:tc>
        <w:tc>
          <w:tcPr>
            <w:tcW w:w="5746" w:type="dxa"/>
          </w:tcPr>
          <w:p w:rsidR="00376445" w:rsidRPr="00F21D3C" w:rsidRDefault="00376445" w:rsidP="003202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</w:t>
            </w:r>
            <w:r w:rsidRPr="0032029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онкурс педагогического мастерства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«Учитель года – 2017», «Педагогический дебют – 2017»</w:t>
            </w:r>
          </w:p>
        </w:tc>
        <w:tc>
          <w:tcPr>
            <w:tcW w:w="2862" w:type="dxa"/>
          </w:tcPr>
          <w:p w:rsidR="00376445" w:rsidRPr="00F21D3C" w:rsidRDefault="00376445" w:rsidP="003202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AE0292">
              <w:rPr>
                <w:rFonts w:ascii="Times New Roman" w:hAnsi="Times New Roman" w:cs="Times New Roman"/>
                <w:sz w:val="28"/>
                <w:szCs w:val="28"/>
              </w:rPr>
              <w:t>Л.А. Борисова</w:t>
            </w:r>
          </w:p>
        </w:tc>
      </w:tr>
      <w:tr w:rsidR="00376445" w:rsidRPr="00F21D3C" w:rsidTr="00B855FB">
        <w:tc>
          <w:tcPr>
            <w:tcW w:w="1279" w:type="dxa"/>
          </w:tcPr>
          <w:p w:rsidR="00376445" w:rsidRPr="00AE0292" w:rsidRDefault="00376445" w:rsidP="003202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E0292">
              <w:rPr>
                <w:rFonts w:ascii="Times New Roman" w:hAnsi="Times New Roman" w:cs="Times New Roman"/>
                <w:sz w:val="28"/>
                <w:szCs w:val="28"/>
              </w:rPr>
              <w:t>май</w:t>
            </w:r>
          </w:p>
        </w:tc>
        <w:tc>
          <w:tcPr>
            <w:tcW w:w="5746" w:type="dxa"/>
          </w:tcPr>
          <w:p w:rsidR="00376445" w:rsidRPr="00AE0292" w:rsidRDefault="00376445" w:rsidP="003202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E0292">
              <w:rPr>
                <w:rFonts w:ascii="Times New Roman" w:hAnsi="Times New Roman" w:cs="Times New Roman"/>
                <w:sz w:val="28"/>
                <w:szCs w:val="28"/>
              </w:rPr>
              <w:t>Районный конкурс на лучшее портфо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лио педагога, ведущего курс ОРКи</w:t>
            </w:r>
            <w:r w:rsidRPr="00AE0292">
              <w:rPr>
                <w:rFonts w:ascii="Times New Roman" w:hAnsi="Times New Roman" w:cs="Times New Roman"/>
                <w:sz w:val="28"/>
                <w:szCs w:val="28"/>
              </w:rPr>
              <w:t>СЭ</w:t>
            </w:r>
          </w:p>
        </w:tc>
        <w:tc>
          <w:tcPr>
            <w:tcW w:w="2862" w:type="dxa"/>
          </w:tcPr>
          <w:p w:rsidR="00376445" w:rsidRPr="00AE0292" w:rsidRDefault="00376445" w:rsidP="003202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E0292">
              <w:rPr>
                <w:rFonts w:ascii="Times New Roman" w:hAnsi="Times New Roman" w:cs="Times New Roman"/>
                <w:sz w:val="28"/>
                <w:szCs w:val="28"/>
              </w:rPr>
              <w:t>Л.А. Борисова</w:t>
            </w:r>
          </w:p>
        </w:tc>
      </w:tr>
      <w:tr w:rsidR="00376445" w:rsidRPr="00F21D3C" w:rsidTr="00B855FB">
        <w:tc>
          <w:tcPr>
            <w:tcW w:w="1279" w:type="dxa"/>
          </w:tcPr>
          <w:p w:rsidR="00376445" w:rsidRPr="00AE0292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E0292">
              <w:rPr>
                <w:rFonts w:ascii="Times New Roman" w:hAnsi="Times New Roman" w:cs="Times New Roman"/>
                <w:sz w:val="28"/>
                <w:szCs w:val="28"/>
              </w:rPr>
              <w:t>май-август</w:t>
            </w:r>
          </w:p>
        </w:tc>
        <w:tc>
          <w:tcPr>
            <w:tcW w:w="5746" w:type="dxa"/>
          </w:tcPr>
          <w:p w:rsidR="00376445" w:rsidRPr="00AE0292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E0292">
              <w:rPr>
                <w:rFonts w:ascii="Times New Roman" w:hAnsi="Times New Roman" w:cs="Times New Roman"/>
                <w:sz w:val="28"/>
                <w:szCs w:val="28"/>
              </w:rPr>
              <w:t>Районный конкурс педагогического мастерства «Лучший руководитель кружка в МБДОУ»</w:t>
            </w:r>
          </w:p>
        </w:tc>
        <w:tc>
          <w:tcPr>
            <w:tcW w:w="2862" w:type="dxa"/>
          </w:tcPr>
          <w:p w:rsidR="00376445" w:rsidRPr="00AE0292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E0292">
              <w:rPr>
                <w:rFonts w:ascii="Times New Roman" w:hAnsi="Times New Roman" w:cs="Times New Roman"/>
                <w:sz w:val="28"/>
                <w:szCs w:val="28"/>
              </w:rPr>
              <w:t>Е.С. Данилова,</w:t>
            </w:r>
          </w:p>
          <w:p w:rsidR="00376445" w:rsidRPr="00AE0292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E0292">
              <w:rPr>
                <w:rFonts w:ascii="Times New Roman" w:hAnsi="Times New Roman" w:cs="Times New Roman"/>
                <w:sz w:val="28"/>
                <w:szCs w:val="28"/>
              </w:rPr>
              <w:t>Л.А. Борисова</w:t>
            </w:r>
          </w:p>
        </w:tc>
      </w:tr>
      <w:tr w:rsidR="00376445" w:rsidRPr="00F21D3C" w:rsidTr="00B855FB">
        <w:tc>
          <w:tcPr>
            <w:tcW w:w="1279" w:type="dxa"/>
          </w:tcPr>
          <w:p w:rsidR="00376445" w:rsidRPr="00AE0292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E0292">
              <w:rPr>
                <w:rFonts w:ascii="Times New Roman" w:hAnsi="Times New Roman" w:cs="Times New Roman"/>
                <w:sz w:val="28"/>
                <w:szCs w:val="28"/>
              </w:rPr>
              <w:t>сентябрь</w:t>
            </w:r>
          </w:p>
        </w:tc>
        <w:tc>
          <w:tcPr>
            <w:tcW w:w="5746" w:type="dxa"/>
          </w:tcPr>
          <w:p w:rsidR="00376445" w:rsidRPr="00AE0292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E0292">
              <w:rPr>
                <w:rFonts w:ascii="Times New Roman" w:hAnsi="Times New Roman" w:cs="Times New Roman"/>
                <w:sz w:val="28"/>
                <w:szCs w:val="28"/>
              </w:rPr>
              <w:t>Районный фестиваль методических идей, находок, проектов педагогов системы дополнительного образования детей «Педагогическая симфония»</w:t>
            </w:r>
          </w:p>
        </w:tc>
        <w:tc>
          <w:tcPr>
            <w:tcW w:w="2862" w:type="dxa"/>
          </w:tcPr>
          <w:p w:rsidR="00376445" w:rsidRPr="00AE0292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E0292">
              <w:rPr>
                <w:rFonts w:ascii="Times New Roman" w:hAnsi="Times New Roman" w:cs="Times New Roman"/>
                <w:sz w:val="28"/>
                <w:szCs w:val="28"/>
              </w:rPr>
              <w:t>Л.Р. Османова,</w:t>
            </w:r>
          </w:p>
          <w:p w:rsidR="00376445" w:rsidRPr="00AE0292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E0292">
              <w:rPr>
                <w:rFonts w:ascii="Times New Roman" w:hAnsi="Times New Roman" w:cs="Times New Roman"/>
                <w:sz w:val="28"/>
                <w:szCs w:val="28"/>
              </w:rPr>
              <w:t>МБУ ДО ЦРТДЮ р.п. Переяславка</w:t>
            </w:r>
          </w:p>
        </w:tc>
      </w:tr>
      <w:tr w:rsidR="00376445" w:rsidRPr="00F21D3C" w:rsidTr="00B855FB">
        <w:tc>
          <w:tcPr>
            <w:tcW w:w="1279" w:type="dxa"/>
          </w:tcPr>
          <w:p w:rsidR="00376445" w:rsidRPr="00AE0292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E0292">
              <w:rPr>
                <w:rFonts w:ascii="Times New Roman" w:hAnsi="Times New Roman" w:cs="Times New Roman"/>
                <w:sz w:val="28"/>
                <w:szCs w:val="28"/>
              </w:rPr>
              <w:t>ноябрь - декабрь</w:t>
            </w:r>
          </w:p>
        </w:tc>
        <w:tc>
          <w:tcPr>
            <w:tcW w:w="5746" w:type="dxa"/>
          </w:tcPr>
          <w:p w:rsidR="00376445" w:rsidRPr="00AE0292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E0292">
              <w:rPr>
                <w:rFonts w:ascii="Times New Roman" w:hAnsi="Times New Roman" w:cs="Times New Roman"/>
                <w:sz w:val="28"/>
                <w:szCs w:val="28"/>
              </w:rPr>
              <w:t>Районный конкурс педагогов дополнительного образования и классных руководителей «Сердце отдаю детям»</w:t>
            </w:r>
          </w:p>
        </w:tc>
        <w:tc>
          <w:tcPr>
            <w:tcW w:w="2862" w:type="dxa"/>
          </w:tcPr>
          <w:p w:rsidR="00376445" w:rsidRPr="00AE0292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E0292">
              <w:rPr>
                <w:rFonts w:ascii="Times New Roman" w:hAnsi="Times New Roman" w:cs="Times New Roman"/>
                <w:sz w:val="28"/>
                <w:szCs w:val="28"/>
              </w:rPr>
              <w:t>Л.Р. Османова,</w:t>
            </w:r>
          </w:p>
          <w:p w:rsidR="00376445" w:rsidRPr="00AE0292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E0292">
              <w:rPr>
                <w:rFonts w:ascii="Times New Roman" w:hAnsi="Times New Roman" w:cs="Times New Roman"/>
                <w:sz w:val="28"/>
                <w:szCs w:val="28"/>
              </w:rPr>
              <w:t>Л.А. Борисова,</w:t>
            </w:r>
          </w:p>
          <w:p w:rsidR="00376445" w:rsidRPr="00AE0292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E0292">
              <w:rPr>
                <w:rFonts w:ascii="Times New Roman" w:hAnsi="Times New Roman" w:cs="Times New Roman"/>
                <w:sz w:val="28"/>
                <w:szCs w:val="28"/>
              </w:rPr>
              <w:t>МБУ ДО ЦРТДЮ р.п. Переяславка</w:t>
            </w:r>
          </w:p>
        </w:tc>
      </w:tr>
    </w:tbl>
    <w:p w:rsidR="00376445" w:rsidRPr="00F21D3C" w:rsidRDefault="00376445" w:rsidP="003F567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376445" w:rsidRPr="000E032F" w:rsidRDefault="00376445" w:rsidP="000712D9">
      <w:pPr>
        <w:pStyle w:val="21"/>
      </w:pPr>
      <w:bookmarkStart w:id="84" w:name="_Toc249702325"/>
      <w:bookmarkStart w:id="85" w:name="_Toc249702440"/>
      <w:bookmarkStart w:id="86" w:name="_Toc315090047"/>
      <w:bookmarkStart w:id="87" w:name="_Toc315095396"/>
      <w:bookmarkStart w:id="88" w:name="_Toc349231693"/>
      <w:bookmarkStart w:id="89" w:name="_Toc378004385"/>
      <w:bookmarkStart w:id="90" w:name="_Toc472697034"/>
      <w:r w:rsidRPr="008C3854">
        <w:t>14.3. Мероприятия с учащимися</w:t>
      </w:r>
      <w:bookmarkEnd w:id="84"/>
      <w:bookmarkEnd w:id="85"/>
      <w:bookmarkEnd w:id="86"/>
      <w:bookmarkEnd w:id="87"/>
      <w:bookmarkEnd w:id="88"/>
      <w:bookmarkEnd w:id="89"/>
      <w:bookmarkEnd w:id="90"/>
    </w:p>
    <w:p w:rsidR="00376445" w:rsidRPr="000E032F" w:rsidRDefault="00376445" w:rsidP="0026784C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9900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20"/>
        <w:gridCol w:w="5460"/>
        <w:gridCol w:w="2820"/>
      </w:tblGrid>
      <w:tr w:rsidR="00376445" w:rsidRPr="000E032F" w:rsidTr="00B00B9E">
        <w:tc>
          <w:tcPr>
            <w:tcW w:w="1620" w:type="dxa"/>
          </w:tcPr>
          <w:p w:rsidR="00376445" w:rsidRPr="000E032F" w:rsidRDefault="00376445" w:rsidP="0026784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E032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дата</w:t>
            </w:r>
          </w:p>
        </w:tc>
        <w:tc>
          <w:tcPr>
            <w:tcW w:w="5460" w:type="dxa"/>
          </w:tcPr>
          <w:p w:rsidR="00376445" w:rsidRPr="000E032F" w:rsidRDefault="00376445" w:rsidP="0026784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E032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мероприятия</w:t>
            </w:r>
          </w:p>
        </w:tc>
        <w:tc>
          <w:tcPr>
            <w:tcW w:w="2820" w:type="dxa"/>
          </w:tcPr>
          <w:p w:rsidR="00376445" w:rsidRPr="000E032F" w:rsidRDefault="00376445" w:rsidP="0026784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E032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ответственный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0E032F" w:rsidRDefault="00376445" w:rsidP="00E737C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0E032F">
              <w:rPr>
                <w:rFonts w:ascii="Times New Roman" w:hAnsi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460" w:type="dxa"/>
          </w:tcPr>
          <w:p w:rsidR="00376445" w:rsidRPr="000E032F" w:rsidRDefault="00376445" w:rsidP="00E737C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0E032F">
              <w:rPr>
                <w:rFonts w:ascii="Times New Roman" w:hAnsi="Times New Roman"/>
                <w:sz w:val="28"/>
                <w:szCs w:val="28"/>
                <w:lang w:eastAsia="ru-RU"/>
              </w:rPr>
              <w:t>Мероприятия, посвященные 72 годовщине Победы в Великой Отечественной войне</w:t>
            </w:r>
          </w:p>
        </w:tc>
        <w:tc>
          <w:tcPr>
            <w:tcW w:w="2820" w:type="dxa"/>
          </w:tcPr>
          <w:p w:rsidR="00376445" w:rsidRPr="000E032F" w:rsidRDefault="00376445" w:rsidP="00E737C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AE0292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0E032F" w:rsidRDefault="00376445" w:rsidP="00E737C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0E032F">
              <w:rPr>
                <w:rFonts w:ascii="Times New Roman" w:hAnsi="Times New Roman"/>
                <w:sz w:val="28"/>
                <w:szCs w:val="28"/>
                <w:lang w:eastAsia="ru-RU"/>
              </w:rPr>
              <w:t>в течение года по отдельному графику</w:t>
            </w:r>
          </w:p>
        </w:tc>
        <w:tc>
          <w:tcPr>
            <w:tcW w:w="5460" w:type="dxa"/>
          </w:tcPr>
          <w:p w:rsidR="00376445" w:rsidRPr="000E032F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0E032F">
              <w:rPr>
                <w:rFonts w:ascii="Times New Roman" w:hAnsi="Times New Roman"/>
                <w:sz w:val="28"/>
                <w:szCs w:val="28"/>
                <w:lang w:eastAsia="ru-RU"/>
              </w:rPr>
              <w:t>Районные соревнования по различным видам спорта в рамках  спартакиады учащихся  ОО</w:t>
            </w:r>
          </w:p>
        </w:tc>
        <w:tc>
          <w:tcPr>
            <w:tcW w:w="2820" w:type="dxa"/>
          </w:tcPr>
          <w:p w:rsidR="00376445" w:rsidRPr="000E032F" w:rsidRDefault="00376445" w:rsidP="000E032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AE0292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  <w:r w:rsidRPr="000E032F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, руководители учреждений дополнительного образования 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0F2DE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январь</w:t>
            </w:r>
          </w:p>
        </w:tc>
        <w:tc>
          <w:tcPr>
            <w:tcW w:w="5460" w:type="dxa"/>
          </w:tcPr>
          <w:p w:rsidR="00376445" w:rsidRPr="000F2DE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Соревнования по лыжным гонкам</w:t>
            </w:r>
          </w:p>
          <w:p w:rsidR="00376445" w:rsidRPr="000F2DE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«Гонки под луной», «Рождественские старты», «Всероссийский день снега»</w:t>
            </w:r>
          </w:p>
        </w:tc>
        <w:tc>
          <w:tcPr>
            <w:tcW w:w="2820" w:type="dxa"/>
          </w:tcPr>
          <w:p w:rsidR="00376445" w:rsidRPr="000F2DE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Л.Р. Османова,   МБУ ДО ДЮСШ</w:t>
            </w:r>
          </w:p>
          <w:p w:rsidR="00376445" w:rsidRPr="000F2DE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р.п. Переяславка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8A79C2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A79C2">
              <w:rPr>
                <w:rFonts w:ascii="Times New Roman" w:hAnsi="Times New Roman"/>
                <w:sz w:val="28"/>
                <w:szCs w:val="28"/>
              </w:rPr>
              <w:t>январь</w:t>
            </w:r>
          </w:p>
        </w:tc>
        <w:tc>
          <w:tcPr>
            <w:tcW w:w="5460" w:type="dxa"/>
          </w:tcPr>
          <w:p w:rsidR="00376445" w:rsidRPr="008A79C2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A79C2">
              <w:rPr>
                <w:rFonts w:ascii="Times New Roman" w:hAnsi="Times New Roman"/>
                <w:sz w:val="28"/>
                <w:szCs w:val="28"/>
                <w:lang w:eastAsia="ru-RU"/>
              </w:rPr>
              <w:t>Фестиваль творческих коллективов «Рождественские встречи»</w:t>
            </w:r>
          </w:p>
        </w:tc>
        <w:tc>
          <w:tcPr>
            <w:tcW w:w="2820" w:type="dxa"/>
          </w:tcPr>
          <w:p w:rsidR="00376445" w:rsidRPr="008A79C2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A79C2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Л.Р. Османова, </w:t>
            </w:r>
          </w:p>
          <w:p w:rsidR="00376445" w:rsidRPr="008A79C2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A79C2">
              <w:rPr>
                <w:rFonts w:ascii="Times New Roman" w:hAnsi="Times New Roman"/>
                <w:sz w:val="28"/>
                <w:szCs w:val="28"/>
                <w:lang w:eastAsia="ru-RU"/>
              </w:rPr>
              <w:t>МБУ ДО  ЦРТДЮ</w:t>
            </w:r>
          </w:p>
          <w:p w:rsidR="00376445" w:rsidRPr="008A79C2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A79C2">
              <w:rPr>
                <w:rFonts w:ascii="Times New Roman" w:hAnsi="Times New Roman"/>
                <w:sz w:val="28"/>
                <w:szCs w:val="28"/>
                <w:lang w:eastAsia="ru-RU"/>
              </w:rPr>
              <w:t>р.п. Переяславка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8A79C2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январь-февраль</w:t>
            </w:r>
          </w:p>
        </w:tc>
        <w:tc>
          <w:tcPr>
            <w:tcW w:w="5460" w:type="dxa"/>
          </w:tcPr>
          <w:p w:rsidR="00376445" w:rsidRPr="008A79C2" w:rsidRDefault="00376445" w:rsidP="007D054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D054B">
              <w:rPr>
                <w:rFonts w:ascii="Times New Roman" w:hAnsi="Times New Roman" w:cs="Times New Roman"/>
                <w:sz w:val="28"/>
                <w:szCs w:val="28"/>
              </w:rPr>
              <w:t>Участие в региональном этапе Всероссийской олимпиады школьников</w:t>
            </w:r>
          </w:p>
        </w:tc>
        <w:tc>
          <w:tcPr>
            <w:tcW w:w="2820" w:type="dxa"/>
          </w:tcPr>
          <w:p w:rsidR="00376445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Д.Г. Черепанов,</w:t>
            </w:r>
          </w:p>
          <w:p w:rsidR="00376445" w:rsidRPr="008A79C2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Л.А. Борисова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62EE7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5460" w:type="dxa"/>
          </w:tcPr>
          <w:p w:rsidR="00376445" w:rsidRPr="007D054B" w:rsidRDefault="00376445" w:rsidP="007D05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63C42">
              <w:rPr>
                <w:rFonts w:ascii="Times New Roman" w:hAnsi="Times New Roman" w:cs="Times New Roman"/>
                <w:sz w:val="28"/>
                <w:szCs w:val="28"/>
              </w:rPr>
              <w:t>Мероприятия, посвященные Международному Дню родного языка</w:t>
            </w:r>
          </w:p>
        </w:tc>
        <w:tc>
          <w:tcPr>
            <w:tcW w:w="2820" w:type="dxa"/>
          </w:tcPr>
          <w:p w:rsidR="00376445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Л.А. Борисова, </w:t>
            </w:r>
          </w:p>
          <w:p w:rsidR="00376445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Л.Р. Османова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462EE7" w:rsidRDefault="00376445" w:rsidP="00462EE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62EE7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5460" w:type="dxa"/>
          </w:tcPr>
          <w:p w:rsidR="00376445" w:rsidRPr="00462EE7" w:rsidRDefault="00376445" w:rsidP="00462EE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62EE7">
              <w:rPr>
                <w:rFonts w:ascii="Times New Roman" w:hAnsi="Times New Roman" w:cs="Times New Roman"/>
                <w:sz w:val="28"/>
                <w:szCs w:val="28"/>
              </w:rPr>
              <w:t>Конкурс рисунков, посвященный Дню Защитника Отечества</w:t>
            </w:r>
          </w:p>
        </w:tc>
        <w:tc>
          <w:tcPr>
            <w:tcW w:w="2820" w:type="dxa"/>
          </w:tcPr>
          <w:p w:rsidR="00376445" w:rsidRPr="00462EE7" w:rsidRDefault="00376445" w:rsidP="00462EE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62EE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МБУ ДО ЦРТДЮ</w:t>
            </w:r>
          </w:p>
          <w:p w:rsidR="00376445" w:rsidRPr="00462EE7" w:rsidRDefault="00376445" w:rsidP="00462EE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62EE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р.п. Переяславка, руководители ОО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462EE7" w:rsidRDefault="00376445" w:rsidP="00462EE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62EE7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5460" w:type="dxa"/>
          </w:tcPr>
          <w:p w:rsidR="00376445" w:rsidRPr="00462EE7" w:rsidRDefault="00376445" w:rsidP="00462EE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62EE7">
              <w:rPr>
                <w:rFonts w:ascii="Times New Roman" w:hAnsi="Times New Roman" w:cs="Times New Roman"/>
                <w:sz w:val="28"/>
                <w:szCs w:val="28"/>
              </w:rPr>
              <w:t xml:space="preserve">Открытое первенство ДЮСШ по лыжным гонкам на приз главы городского поселения р.п. Переяславка  </w:t>
            </w:r>
          </w:p>
        </w:tc>
        <w:tc>
          <w:tcPr>
            <w:tcW w:w="2820" w:type="dxa"/>
          </w:tcPr>
          <w:p w:rsidR="00376445" w:rsidRPr="00462EE7" w:rsidRDefault="00376445" w:rsidP="00462EE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62EE7">
              <w:rPr>
                <w:rFonts w:ascii="Times New Roman" w:hAnsi="Times New Roman" w:cs="Times New Roman"/>
                <w:sz w:val="28"/>
                <w:szCs w:val="28"/>
              </w:rPr>
              <w:t xml:space="preserve"> МБУ ДО ДЮСШ</w:t>
            </w:r>
          </w:p>
          <w:p w:rsidR="00376445" w:rsidRPr="00462EE7" w:rsidRDefault="00376445" w:rsidP="00462EE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62EE7">
              <w:rPr>
                <w:rFonts w:ascii="Times New Roman" w:hAnsi="Times New Roman" w:cs="Times New Roman"/>
                <w:sz w:val="28"/>
                <w:szCs w:val="28"/>
              </w:rPr>
              <w:t>р.п. Переяславка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0F2DE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5460" w:type="dxa"/>
          </w:tcPr>
          <w:p w:rsidR="00376445" w:rsidRPr="000F2DE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Муниципальный марафон по решению математических задач</w:t>
            </w:r>
          </w:p>
        </w:tc>
        <w:tc>
          <w:tcPr>
            <w:tcW w:w="2820" w:type="dxa"/>
          </w:tcPr>
          <w:p w:rsidR="00376445" w:rsidRPr="000F2DE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Л.А. Борисова,</w:t>
            </w:r>
          </w:p>
          <w:p w:rsidR="00376445" w:rsidRPr="000F2DE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Н.Г. Кожевникова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0F2DE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5460" w:type="dxa"/>
          </w:tcPr>
          <w:p w:rsidR="00376445" w:rsidRPr="00DF2BE0" w:rsidRDefault="00376445" w:rsidP="00462EE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F2BE0">
              <w:rPr>
                <w:rFonts w:ascii="Times New Roman" w:hAnsi="Times New Roman" w:cs="Times New Roman"/>
                <w:sz w:val="28"/>
                <w:szCs w:val="28"/>
              </w:rPr>
              <w:t>Всероссийская массовая лыжная гонка «Лыжня России – 2017»</w:t>
            </w:r>
          </w:p>
        </w:tc>
        <w:tc>
          <w:tcPr>
            <w:tcW w:w="2820" w:type="dxa"/>
          </w:tcPr>
          <w:p w:rsidR="00376445" w:rsidRPr="00DF2BE0" w:rsidRDefault="00376445" w:rsidP="00462EE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F2BE0">
              <w:rPr>
                <w:rFonts w:ascii="Times New Roman" w:hAnsi="Times New Roman" w:cs="Times New Roman"/>
                <w:sz w:val="28"/>
                <w:szCs w:val="28"/>
              </w:rPr>
              <w:t>МБУ ДО ДЮСШ</w:t>
            </w:r>
          </w:p>
          <w:p w:rsidR="00376445" w:rsidRPr="00DF2BE0" w:rsidRDefault="00376445" w:rsidP="00462EE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F2BE0">
              <w:rPr>
                <w:rFonts w:ascii="Times New Roman" w:hAnsi="Times New Roman" w:cs="Times New Roman"/>
                <w:sz w:val="28"/>
                <w:szCs w:val="28"/>
              </w:rPr>
              <w:t>р.п. Переяславка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0F2DE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5460" w:type="dxa"/>
          </w:tcPr>
          <w:p w:rsidR="00376445" w:rsidRPr="00DF2BE0" w:rsidRDefault="00376445" w:rsidP="00462EE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F2BE0">
              <w:rPr>
                <w:rFonts w:ascii="Times New Roman" w:hAnsi="Times New Roman" w:cs="Times New Roman"/>
                <w:sz w:val="28"/>
                <w:szCs w:val="28"/>
              </w:rPr>
              <w:t>Районная краеведческая конференция «Мое Отечество»</w:t>
            </w:r>
          </w:p>
        </w:tc>
        <w:tc>
          <w:tcPr>
            <w:tcW w:w="2820" w:type="dxa"/>
          </w:tcPr>
          <w:p w:rsidR="00376445" w:rsidRPr="00DF2BE0" w:rsidRDefault="00376445" w:rsidP="00462EE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F2BE0">
              <w:rPr>
                <w:rFonts w:ascii="Times New Roman" w:hAnsi="Times New Roman" w:cs="Times New Roman"/>
                <w:sz w:val="28"/>
                <w:szCs w:val="28"/>
              </w:rPr>
              <w:t>Л.Р. Османова,</w:t>
            </w:r>
          </w:p>
          <w:p w:rsidR="00376445" w:rsidRPr="00DF2BE0" w:rsidRDefault="00376445" w:rsidP="00462EE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F2BE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МБУ ДО ЦРТДЮ</w:t>
            </w:r>
          </w:p>
          <w:p w:rsidR="00376445" w:rsidRPr="00DF2BE0" w:rsidRDefault="00376445" w:rsidP="00462EE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F2BE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р.п. Переяславка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0F2DE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5460" w:type="dxa"/>
          </w:tcPr>
          <w:p w:rsidR="00376445" w:rsidRPr="00DF2BE0" w:rsidRDefault="00376445" w:rsidP="00462EE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F2BE0">
              <w:rPr>
                <w:rFonts w:ascii="Times New Roman" w:hAnsi="Times New Roman" w:cs="Times New Roman"/>
                <w:sz w:val="28"/>
                <w:szCs w:val="28"/>
              </w:rPr>
              <w:t>Открытое первенство района среди юношей и девушек по самбо</w:t>
            </w:r>
          </w:p>
        </w:tc>
        <w:tc>
          <w:tcPr>
            <w:tcW w:w="2820" w:type="dxa"/>
          </w:tcPr>
          <w:p w:rsidR="00376445" w:rsidRPr="00DF2BE0" w:rsidRDefault="00376445" w:rsidP="00462EE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F2BE0">
              <w:rPr>
                <w:rFonts w:ascii="Times New Roman" w:hAnsi="Times New Roman" w:cs="Times New Roman"/>
                <w:sz w:val="28"/>
                <w:szCs w:val="28"/>
              </w:rPr>
              <w:t>МБУ ДО ДЮСШ «Икар» р.п. Хор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0F2DEF" w:rsidRDefault="00376445" w:rsidP="009C5BE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5460" w:type="dxa"/>
          </w:tcPr>
          <w:p w:rsidR="00376445" w:rsidRPr="00526027" w:rsidRDefault="00376445" w:rsidP="0052602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26027">
              <w:rPr>
                <w:rFonts w:ascii="Times New Roman" w:hAnsi="Times New Roman" w:cs="Times New Roman"/>
                <w:sz w:val="28"/>
                <w:szCs w:val="28"/>
              </w:rPr>
              <w:t>Соревнования по биатлону «А ну-ка, парни»</w:t>
            </w:r>
          </w:p>
        </w:tc>
        <w:tc>
          <w:tcPr>
            <w:tcW w:w="2820" w:type="dxa"/>
          </w:tcPr>
          <w:p w:rsidR="00376445" w:rsidRPr="00526027" w:rsidRDefault="00376445" w:rsidP="0052602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26027">
              <w:rPr>
                <w:rFonts w:ascii="Times New Roman" w:hAnsi="Times New Roman" w:cs="Times New Roman"/>
                <w:sz w:val="28"/>
                <w:szCs w:val="28"/>
              </w:rPr>
              <w:t>МБУ ДО ДЮСШ                      р.п. Переяславка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526027" w:rsidRDefault="00376445" w:rsidP="0052602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5460" w:type="dxa"/>
          </w:tcPr>
          <w:p w:rsidR="00376445" w:rsidRPr="00526027" w:rsidRDefault="00376445" w:rsidP="0052602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26027">
              <w:rPr>
                <w:rFonts w:ascii="Times New Roman" w:hAnsi="Times New Roman" w:cs="Times New Roman"/>
                <w:sz w:val="28"/>
                <w:szCs w:val="28"/>
              </w:rPr>
              <w:t>Районные соревнования по лыжным гонкам среди воспитанников МБДОУ</w:t>
            </w:r>
          </w:p>
        </w:tc>
        <w:tc>
          <w:tcPr>
            <w:tcW w:w="2820" w:type="dxa"/>
          </w:tcPr>
          <w:p w:rsidR="00376445" w:rsidRPr="00526027" w:rsidRDefault="00376445" w:rsidP="0052602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26027">
              <w:rPr>
                <w:rFonts w:ascii="Times New Roman" w:hAnsi="Times New Roman" w:cs="Times New Roman"/>
                <w:sz w:val="28"/>
                <w:szCs w:val="28"/>
              </w:rPr>
              <w:t>МБУ ДО ДЮСШ                      р.п. Переяславка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0F2DE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февраль - август</w:t>
            </w:r>
          </w:p>
        </w:tc>
        <w:tc>
          <w:tcPr>
            <w:tcW w:w="5460" w:type="dxa"/>
          </w:tcPr>
          <w:p w:rsidR="00376445" w:rsidRPr="000F2DEF" w:rsidRDefault="00376445" w:rsidP="00161C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Президентские состязания, Президентские игры</w:t>
            </w:r>
          </w:p>
        </w:tc>
        <w:tc>
          <w:tcPr>
            <w:tcW w:w="2820" w:type="dxa"/>
          </w:tcPr>
          <w:p w:rsidR="00376445" w:rsidRPr="000F2DE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</w:p>
          <w:p w:rsidR="00376445" w:rsidRPr="000F2DE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 xml:space="preserve">Д.Г. Черепанов 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9B1CAC" w:rsidRDefault="00376445" w:rsidP="00E737C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B1CAC">
              <w:rPr>
                <w:rFonts w:ascii="Times New Roman" w:hAnsi="Times New Roman"/>
                <w:sz w:val="28"/>
                <w:szCs w:val="28"/>
                <w:lang w:eastAsia="ru-RU"/>
              </w:rPr>
              <w:t>февраль</w:t>
            </w:r>
          </w:p>
        </w:tc>
        <w:tc>
          <w:tcPr>
            <w:tcW w:w="5460" w:type="dxa"/>
          </w:tcPr>
          <w:p w:rsidR="00376445" w:rsidRPr="009B1CAC" w:rsidRDefault="00376445" w:rsidP="009B1CA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B1CAC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Участие в краевом конкурсе на знание основ избирательного законодательства среди обучающихся  ОО </w:t>
            </w:r>
          </w:p>
        </w:tc>
        <w:tc>
          <w:tcPr>
            <w:tcW w:w="2820" w:type="dxa"/>
          </w:tcPr>
          <w:p w:rsidR="00376445" w:rsidRPr="009B1CAC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B1CAC">
              <w:rPr>
                <w:rFonts w:ascii="Times New Roman" w:hAnsi="Times New Roman"/>
                <w:sz w:val="28"/>
                <w:szCs w:val="28"/>
              </w:rPr>
              <w:t>Д.Г. Черепанов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9B1CAC" w:rsidRDefault="00376445" w:rsidP="00E737C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март</w:t>
            </w:r>
          </w:p>
        </w:tc>
        <w:tc>
          <w:tcPr>
            <w:tcW w:w="5460" w:type="dxa"/>
          </w:tcPr>
          <w:p w:rsidR="00376445" w:rsidRPr="009B1CAC" w:rsidRDefault="00376445" w:rsidP="00DA6B83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B1CAC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Участие в краевом конкурсе </w:t>
            </w:r>
            <w:r w:rsidRPr="00DA6B83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по основам предпринимательской деятельности и потребительских знаний среди обучающихся 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ОО</w:t>
            </w:r>
          </w:p>
        </w:tc>
        <w:tc>
          <w:tcPr>
            <w:tcW w:w="2820" w:type="dxa"/>
          </w:tcPr>
          <w:p w:rsidR="00376445" w:rsidRPr="009B1CAC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B1CAC">
              <w:rPr>
                <w:rFonts w:ascii="Times New Roman" w:hAnsi="Times New Roman"/>
                <w:sz w:val="28"/>
                <w:szCs w:val="28"/>
              </w:rPr>
              <w:t>Д.Г. Черепанов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0F2DE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март</w:t>
            </w:r>
          </w:p>
        </w:tc>
        <w:tc>
          <w:tcPr>
            <w:tcW w:w="5460" w:type="dxa"/>
          </w:tcPr>
          <w:p w:rsidR="00376445" w:rsidRPr="000F2DE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Районный фестиваль – конкурс художественного творчества детей дошкольного возраста</w:t>
            </w:r>
          </w:p>
        </w:tc>
        <w:tc>
          <w:tcPr>
            <w:tcW w:w="2820" w:type="dxa"/>
          </w:tcPr>
          <w:p w:rsidR="00376445" w:rsidRPr="000F2DE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Е.С. Данилова,</w:t>
            </w:r>
          </w:p>
          <w:p w:rsidR="00376445" w:rsidRPr="000F2DE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0F2DE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март</w:t>
            </w:r>
          </w:p>
        </w:tc>
        <w:tc>
          <w:tcPr>
            <w:tcW w:w="5460" w:type="dxa"/>
          </w:tcPr>
          <w:p w:rsidR="00376445" w:rsidRPr="000F2DE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24BA9">
              <w:rPr>
                <w:rFonts w:ascii="Times New Roman" w:hAnsi="Times New Roman" w:cs="Times New Roman"/>
                <w:sz w:val="28"/>
                <w:szCs w:val="28"/>
              </w:rPr>
              <w:t>Школьная неделя нанотехнологий и предпринимательства</w:t>
            </w:r>
          </w:p>
        </w:tc>
        <w:tc>
          <w:tcPr>
            <w:tcW w:w="2820" w:type="dxa"/>
          </w:tcPr>
          <w:p w:rsidR="0037644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376445" w:rsidRPr="000F2DE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Л.А. Борисова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0F2DEF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март</w:t>
            </w:r>
          </w:p>
        </w:tc>
        <w:tc>
          <w:tcPr>
            <w:tcW w:w="5460" w:type="dxa"/>
          </w:tcPr>
          <w:p w:rsidR="00376445" w:rsidRPr="000F2DE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 xml:space="preserve">Районная научно-практическая конференция учащихся </w:t>
            </w:r>
            <w:r w:rsidRPr="000F2DEF">
              <w:rPr>
                <w:rFonts w:ascii="Times New Roman" w:hAnsi="Times New Roman"/>
                <w:sz w:val="28"/>
                <w:szCs w:val="28"/>
              </w:rPr>
              <w:t>«Шаг в будущее»</w:t>
            </w:r>
          </w:p>
        </w:tc>
        <w:tc>
          <w:tcPr>
            <w:tcW w:w="2820" w:type="dxa"/>
          </w:tcPr>
          <w:p w:rsidR="00376445" w:rsidRPr="000F2DEF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 xml:space="preserve">Д.Г. Черепанов, </w:t>
            </w:r>
          </w:p>
          <w:p w:rsidR="00376445" w:rsidRPr="000F2DEF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Л.А. Борисова</w:t>
            </w:r>
          </w:p>
          <w:p w:rsidR="00376445" w:rsidRPr="000F2DEF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руководители ОО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0F2DEF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март</w:t>
            </w:r>
          </w:p>
        </w:tc>
        <w:tc>
          <w:tcPr>
            <w:tcW w:w="5460" w:type="dxa"/>
          </w:tcPr>
          <w:p w:rsidR="00376445" w:rsidRPr="000F2DE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Школьный и муниципальный этап Всероссийского конкурса «Живая классика»</w:t>
            </w:r>
          </w:p>
        </w:tc>
        <w:tc>
          <w:tcPr>
            <w:tcW w:w="2820" w:type="dxa"/>
          </w:tcPr>
          <w:p w:rsidR="00376445" w:rsidRPr="000F2DEF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Л.А. Борисова, руководители ОО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0F2DEF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март</w:t>
            </w:r>
          </w:p>
        </w:tc>
        <w:tc>
          <w:tcPr>
            <w:tcW w:w="5460" w:type="dxa"/>
          </w:tcPr>
          <w:p w:rsidR="00376445" w:rsidRPr="000F2DE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Районный конкурс юных велосипедистов «Безопасное колесо»</w:t>
            </w:r>
          </w:p>
        </w:tc>
        <w:tc>
          <w:tcPr>
            <w:tcW w:w="2820" w:type="dxa"/>
          </w:tcPr>
          <w:p w:rsidR="00376445" w:rsidRPr="000F2DEF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4E11DD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E11DD">
              <w:rPr>
                <w:rFonts w:ascii="Times New Roman" w:hAnsi="Times New Roman" w:cs="Times New Roman"/>
                <w:sz w:val="28"/>
                <w:szCs w:val="28"/>
              </w:rPr>
              <w:t>март</w:t>
            </w:r>
          </w:p>
        </w:tc>
        <w:tc>
          <w:tcPr>
            <w:tcW w:w="5460" w:type="dxa"/>
          </w:tcPr>
          <w:p w:rsidR="00376445" w:rsidRPr="004E11DD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E11DD">
              <w:rPr>
                <w:rFonts w:ascii="Times New Roman" w:hAnsi="Times New Roman" w:cs="Times New Roman"/>
                <w:sz w:val="28"/>
                <w:szCs w:val="28"/>
              </w:rPr>
              <w:t>Районный фестиваль детского творчества «Овация»</w:t>
            </w:r>
          </w:p>
        </w:tc>
        <w:tc>
          <w:tcPr>
            <w:tcW w:w="2820" w:type="dxa"/>
          </w:tcPr>
          <w:p w:rsidR="00376445" w:rsidRPr="004E11DD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E11DD">
              <w:rPr>
                <w:rFonts w:ascii="Times New Roman" w:hAnsi="Times New Roman" w:cs="Times New Roman"/>
                <w:sz w:val="28"/>
                <w:szCs w:val="28"/>
              </w:rPr>
              <w:t>Л.Р. Османова,</w:t>
            </w:r>
          </w:p>
          <w:p w:rsidR="00376445" w:rsidRPr="004E11DD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E11DD">
              <w:rPr>
                <w:rFonts w:ascii="Times New Roman" w:hAnsi="Times New Roman" w:cs="Times New Roman"/>
                <w:sz w:val="28"/>
                <w:szCs w:val="28"/>
              </w:rPr>
              <w:t>МБУ ДО ЦРТДЮ</w:t>
            </w:r>
          </w:p>
          <w:p w:rsidR="00376445" w:rsidRPr="004E11DD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E11DD">
              <w:rPr>
                <w:rFonts w:ascii="Times New Roman" w:hAnsi="Times New Roman" w:cs="Times New Roman"/>
                <w:sz w:val="28"/>
                <w:szCs w:val="28"/>
              </w:rPr>
              <w:t>р.п. Переяславка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4E11DD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E11DD">
              <w:rPr>
                <w:rFonts w:ascii="Times New Roman" w:hAnsi="Times New Roman" w:cs="Times New Roman"/>
                <w:sz w:val="28"/>
                <w:szCs w:val="28"/>
              </w:rPr>
              <w:t>март</w:t>
            </w:r>
          </w:p>
        </w:tc>
        <w:tc>
          <w:tcPr>
            <w:tcW w:w="5460" w:type="dxa"/>
          </w:tcPr>
          <w:p w:rsidR="00376445" w:rsidRPr="004E11DD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E11DD">
              <w:rPr>
                <w:rFonts w:ascii="Times New Roman" w:hAnsi="Times New Roman" w:cs="Times New Roman"/>
                <w:sz w:val="28"/>
                <w:szCs w:val="28"/>
              </w:rPr>
              <w:t>Районная неделя «Музей и дети»</w:t>
            </w:r>
          </w:p>
        </w:tc>
        <w:tc>
          <w:tcPr>
            <w:tcW w:w="2820" w:type="dxa"/>
          </w:tcPr>
          <w:p w:rsidR="00376445" w:rsidRPr="004E11DD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E11DD">
              <w:rPr>
                <w:rFonts w:ascii="Times New Roman" w:hAnsi="Times New Roman" w:cs="Times New Roman"/>
                <w:sz w:val="28"/>
                <w:szCs w:val="28"/>
              </w:rPr>
              <w:t>Л.Р. Османова,</w:t>
            </w:r>
          </w:p>
          <w:p w:rsidR="00376445" w:rsidRPr="004E11DD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E11DD">
              <w:rPr>
                <w:rFonts w:ascii="Times New Roman" w:hAnsi="Times New Roman" w:cs="Times New Roman"/>
                <w:sz w:val="28"/>
                <w:szCs w:val="28"/>
              </w:rPr>
              <w:t>МБУ ДО ЦРТДЮ</w:t>
            </w:r>
          </w:p>
          <w:p w:rsidR="00376445" w:rsidRPr="004E11DD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E11DD">
              <w:rPr>
                <w:rFonts w:ascii="Times New Roman" w:hAnsi="Times New Roman" w:cs="Times New Roman"/>
                <w:sz w:val="28"/>
                <w:szCs w:val="28"/>
              </w:rPr>
              <w:t>р.п. Переяславка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4E11DD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март</w:t>
            </w:r>
          </w:p>
        </w:tc>
        <w:tc>
          <w:tcPr>
            <w:tcW w:w="5460" w:type="dxa"/>
          </w:tcPr>
          <w:p w:rsidR="00376445" w:rsidRPr="004E11DD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A79C2">
              <w:rPr>
                <w:rFonts w:ascii="Times New Roman" w:hAnsi="Times New Roman"/>
                <w:sz w:val="28"/>
                <w:szCs w:val="28"/>
                <w:lang w:eastAsia="ru-RU"/>
              </w:rPr>
              <w:t>Районная краеведческая конференция учащихся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«Мое Отечество»</w:t>
            </w:r>
          </w:p>
        </w:tc>
        <w:tc>
          <w:tcPr>
            <w:tcW w:w="2820" w:type="dxa"/>
          </w:tcPr>
          <w:p w:rsidR="00376445" w:rsidRPr="004E11DD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E11DD">
              <w:rPr>
                <w:rFonts w:ascii="Times New Roman" w:hAnsi="Times New Roman" w:cs="Times New Roman"/>
                <w:sz w:val="28"/>
                <w:szCs w:val="28"/>
              </w:rPr>
              <w:t>Л.Р. Османова,</w:t>
            </w:r>
          </w:p>
          <w:p w:rsidR="00376445" w:rsidRPr="004E11DD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E11DD">
              <w:rPr>
                <w:rFonts w:ascii="Times New Roman" w:hAnsi="Times New Roman" w:cs="Times New Roman"/>
                <w:sz w:val="28"/>
                <w:szCs w:val="28"/>
              </w:rPr>
              <w:t>МБУ ДО ЦРТДЮ</w:t>
            </w:r>
          </w:p>
          <w:p w:rsidR="00376445" w:rsidRPr="004E11DD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E11DD">
              <w:rPr>
                <w:rFonts w:ascii="Times New Roman" w:hAnsi="Times New Roman" w:cs="Times New Roman"/>
                <w:sz w:val="28"/>
                <w:szCs w:val="28"/>
              </w:rPr>
              <w:t>р.п. Переяславка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март</w:t>
            </w:r>
          </w:p>
        </w:tc>
        <w:tc>
          <w:tcPr>
            <w:tcW w:w="5460" w:type="dxa"/>
          </w:tcPr>
          <w:p w:rsidR="00376445" w:rsidRPr="008A79C2" w:rsidRDefault="00376445" w:rsidP="008A79C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B84E7D">
              <w:rPr>
                <w:rFonts w:ascii="Times New Roman" w:hAnsi="Times New Roman"/>
                <w:sz w:val="28"/>
                <w:szCs w:val="28"/>
                <w:lang w:eastAsia="ru-RU"/>
              </w:rPr>
              <w:t>Всероссийский урок Всероссийского физкультурно-оздоровительного спортивного комплекса "Готов к труду и обороне"</w:t>
            </w:r>
          </w:p>
        </w:tc>
        <w:tc>
          <w:tcPr>
            <w:tcW w:w="2820" w:type="dxa"/>
          </w:tcPr>
          <w:p w:rsidR="00376445" w:rsidRPr="004E11DD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Д.Г. Черепанов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апрель</w:t>
            </w:r>
          </w:p>
        </w:tc>
        <w:tc>
          <w:tcPr>
            <w:tcW w:w="5460" w:type="dxa"/>
          </w:tcPr>
          <w:p w:rsidR="00376445" w:rsidRPr="00B84E7D" w:rsidRDefault="00376445" w:rsidP="008A79C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Е</w:t>
            </w:r>
            <w:r w:rsidRPr="00F420C1">
              <w:rPr>
                <w:rFonts w:ascii="Times New Roman" w:hAnsi="Times New Roman"/>
                <w:sz w:val="28"/>
                <w:szCs w:val="28"/>
                <w:lang w:eastAsia="ru-RU"/>
              </w:rPr>
              <w:t>диный день самоопределения в общеобразовательных организациях</w:t>
            </w:r>
          </w:p>
        </w:tc>
        <w:tc>
          <w:tcPr>
            <w:tcW w:w="2820" w:type="dxa"/>
          </w:tcPr>
          <w:p w:rsidR="0037644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Г.И. Шевченко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0F2DEF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апрель</w:t>
            </w:r>
          </w:p>
        </w:tc>
        <w:tc>
          <w:tcPr>
            <w:tcW w:w="5460" w:type="dxa"/>
          </w:tcPr>
          <w:p w:rsidR="00376445" w:rsidRPr="000F2DE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Районный легкоатлетический кросс, посвященный памяти учителя физической культуры А.И. Иродова</w:t>
            </w:r>
          </w:p>
        </w:tc>
        <w:tc>
          <w:tcPr>
            <w:tcW w:w="2820" w:type="dxa"/>
          </w:tcPr>
          <w:p w:rsidR="00376445" w:rsidRPr="000F2DEF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 xml:space="preserve">МБУ ДО ДЮСШ </w:t>
            </w:r>
          </w:p>
          <w:p w:rsidR="00376445" w:rsidRPr="000F2DEF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F2DEF">
              <w:rPr>
                <w:rFonts w:ascii="Times New Roman" w:hAnsi="Times New Roman" w:cs="Times New Roman"/>
                <w:sz w:val="28"/>
                <w:szCs w:val="28"/>
              </w:rPr>
              <w:t>р.п. Переяславка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773821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апрель-май</w:t>
            </w:r>
          </w:p>
        </w:tc>
        <w:tc>
          <w:tcPr>
            <w:tcW w:w="546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Экологический двухмесячник</w:t>
            </w:r>
          </w:p>
        </w:tc>
        <w:tc>
          <w:tcPr>
            <w:tcW w:w="282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Л.Р. Османова,</w:t>
            </w:r>
          </w:p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 xml:space="preserve"> МБУ ДО ЦРТДЮ</w:t>
            </w:r>
          </w:p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р.п. Переяславка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773821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май</w:t>
            </w:r>
          </w:p>
        </w:tc>
        <w:tc>
          <w:tcPr>
            <w:tcW w:w="546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Легкоатлетическая эстафета по улицам       р.п. Переяславка, посвященная 72 годовщине Победы в Великой Отечественной войне</w:t>
            </w:r>
          </w:p>
        </w:tc>
        <w:tc>
          <w:tcPr>
            <w:tcW w:w="2820" w:type="dxa"/>
          </w:tcPr>
          <w:p w:rsidR="00376445" w:rsidRPr="00773821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 xml:space="preserve">МБУ ДО ДЮСШ </w:t>
            </w:r>
          </w:p>
          <w:p w:rsidR="00376445" w:rsidRPr="00773821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р.п. Переяславка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73821">
              <w:rPr>
                <w:rFonts w:ascii="Times New Roman" w:hAnsi="Times New Roman"/>
                <w:sz w:val="28"/>
                <w:szCs w:val="28"/>
              </w:rPr>
              <w:t>май-июнь</w:t>
            </w:r>
          </w:p>
        </w:tc>
        <w:tc>
          <w:tcPr>
            <w:tcW w:w="546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73821">
              <w:rPr>
                <w:rFonts w:ascii="Times New Roman" w:hAnsi="Times New Roman"/>
                <w:sz w:val="28"/>
                <w:szCs w:val="28"/>
              </w:rPr>
              <w:t>Организация и проведение учебных сборов по основам военной службы с обучающимися 10-х классов  ОО муниципального района</w:t>
            </w:r>
          </w:p>
        </w:tc>
        <w:tc>
          <w:tcPr>
            <w:tcW w:w="282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73821">
              <w:rPr>
                <w:rFonts w:ascii="Times New Roman" w:hAnsi="Times New Roman"/>
                <w:sz w:val="28"/>
                <w:szCs w:val="28"/>
              </w:rPr>
              <w:t xml:space="preserve">Д.Г. Черепанов 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01 июня</w:t>
            </w:r>
          </w:p>
        </w:tc>
        <w:tc>
          <w:tcPr>
            <w:tcW w:w="546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Мероприятия, посвященные Дню защиты детей</w:t>
            </w:r>
          </w:p>
        </w:tc>
        <w:tc>
          <w:tcPr>
            <w:tcW w:w="2820" w:type="dxa"/>
          </w:tcPr>
          <w:p w:rsidR="00376445" w:rsidRPr="00773821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 xml:space="preserve">Л.Р. Османова, </w:t>
            </w:r>
          </w:p>
          <w:p w:rsidR="00376445" w:rsidRPr="00773821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Е.С. Данилова,</w:t>
            </w:r>
          </w:p>
          <w:p w:rsidR="00376445" w:rsidRPr="00773821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руководители ОО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676FD2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6FD2">
              <w:rPr>
                <w:rFonts w:ascii="Times New Roman" w:hAnsi="Times New Roman" w:cs="Times New Roman"/>
                <w:sz w:val="28"/>
                <w:szCs w:val="28"/>
              </w:rPr>
              <w:t>август</w:t>
            </w:r>
          </w:p>
        </w:tc>
        <w:tc>
          <w:tcPr>
            <w:tcW w:w="5460" w:type="dxa"/>
          </w:tcPr>
          <w:p w:rsidR="00376445" w:rsidRPr="00676FD2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6FD2">
              <w:rPr>
                <w:rFonts w:ascii="Times New Roman" w:hAnsi="Times New Roman" w:cs="Times New Roman"/>
                <w:sz w:val="28"/>
                <w:szCs w:val="28"/>
              </w:rPr>
              <w:t>Фестиваль технического творчества учащихся «Технофестиваль»</w:t>
            </w:r>
          </w:p>
        </w:tc>
        <w:tc>
          <w:tcPr>
            <w:tcW w:w="2820" w:type="dxa"/>
          </w:tcPr>
          <w:p w:rsidR="00376445" w:rsidRPr="00676FD2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6FD2">
              <w:rPr>
                <w:rFonts w:ascii="Times New Roman" w:hAnsi="Times New Roman" w:cs="Times New Roman"/>
                <w:sz w:val="28"/>
                <w:szCs w:val="28"/>
              </w:rPr>
              <w:t xml:space="preserve">Л.Р. Османова 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01 сентября</w:t>
            </w:r>
          </w:p>
        </w:tc>
        <w:tc>
          <w:tcPr>
            <w:tcW w:w="546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Праздничные мероприятия, посвященные Дню знаний</w:t>
            </w:r>
          </w:p>
        </w:tc>
        <w:tc>
          <w:tcPr>
            <w:tcW w:w="2820" w:type="dxa"/>
          </w:tcPr>
          <w:p w:rsidR="00376445" w:rsidRPr="00773821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 xml:space="preserve">Л.Р. Османова, </w:t>
            </w:r>
          </w:p>
          <w:p w:rsidR="00376445" w:rsidRPr="00773821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Е.С. Данилова,</w:t>
            </w:r>
          </w:p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руководители ОО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773821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сентябрь</w:t>
            </w:r>
          </w:p>
        </w:tc>
        <w:tc>
          <w:tcPr>
            <w:tcW w:w="546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Экологический праздник «День тигра»</w:t>
            </w:r>
          </w:p>
        </w:tc>
        <w:tc>
          <w:tcPr>
            <w:tcW w:w="2820" w:type="dxa"/>
          </w:tcPr>
          <w:p w:rsidR="00376445" w:rsidRPr="00773821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 xml:space="preserve">Л.Р. Османова, </w:t>
            </w:r>
          </w:p>
          <w:p w:rsidR="00376445" w:rsidRPr="00773821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МБУ ДО ЦРТДЮ</w:t>
            </w:r>
          </w:p>
          <w:p w:rsidR="00376445" w:rsidRPr="00773821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р.п. Переяславка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773821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сентябрь</w:t>
            </w:r>
          </w:p>
        </w:tc>
        <w:tc>
          <w:tcPr>
            <w:tcW w:w="5460" w:type="dxa"/>
          </w:tcPr>
          <w:p w:rsidR="00376445" w:rsidRPr="00773821" w:rsidRDefault="00376445" w:rsidP="00C33A0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33A0B">
              <w:rPr>
                <w:rFonts w:ascii="Times New Roman" w:hAnsi="Times New Roman" w:cs="Times New Roman"/>
                <w:sz w:val="28"/>
                <w:szCs w:val="28"/>
              </w:rPr>
              <w:t xml:space="preserve">Неделя финансовой грамотности 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ОО муниципального района</w:t>
            </w:r>
          </w:p>
        </w:tc>
        <w:tc>
          <w:tcPr>
            <w:tcW w:w="2820" w:type="dxa"/>
          </w:tcPr>
          <w:p w:rsidR="00376445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Н.А. Ефремова, </w:t>
            </w:r>
          </w:p>
          <w:p w:rsidR="00376445" w:rsidRPr="00773821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Д.Г. Черепанов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773821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сентябрь- октябрь</w:t>
            </w:r>
          </w:p>
        </w:tc>
        <w:tc>
          <w:tcPr>
            <w:tcW w:w="546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Мероприятия, посвященные 79-ой годовщине со дня образования Хабаровского края</w:t>
            </w:r>
          </w:p>
        </w:tc>
        <w:tc>
          <w:tcPr>
            <w:tcW w:w="2820" w:type="dxa"/>
          </w:tcPr>
          <w:p w:rsidR="00376445" w:rsidRPr="00773821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Л.Р. Османова, руководители ОО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676FD2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76FD2">
              <w:rPr>
                <w:rFonts w:ascii="Times New Roman" w:hAnsi="Times New Roman" w:cs="Times New Roman"/>
                <w:sz w:val="28"/>
                <w:szCs w:val="28"/>
              </w:rPr>
              <w:t>сентябрь - октябрь</w:t>
            </w:r>
          </w:p>
        </w:tc>
        <w:tc>
          <w:tcPr>
            <w:tcW w:w="5460" w:type="dxa"/>
          </w:tcPr>
          <w:p w:rsidR="00376445" w:rsidRPr="00676FD2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6FD2">
              <w:rPr>
                <w:rFonts w:ascii="Times New Roman" w:hAnsi="Times New Roman" w:cs="Times New Roman"/>
                <w:sz w:val="28"/>
                <w:szCs w:val="28"/>
              </w:rPr>
              <w:t>Школьный и муниципальный этап Всероссийского конкурса сочинений</w:t>
            </w:r>
          </w:p>
        </w:tc>
        <w:tc>
          <w:tcPr>
            <w:tcW w:w="2820" w:type="dxa"/>
          </w:tcPr>
          <w:p w:rsidR="00376445" w:rsidRPr="00676FD2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76FD2">
              <w:rPr>
                <w:rFonts w:ascii="Times New Roman" w:hAnsi="Times New Roman" w:cs="Times New Roman"/>
                <w:sz w:val="28"/>
                <w:szCs w:val="28"/>
              </w:rPr>
              <w:t>Л.А. Борисова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676FD2" w:rsidRDefault="00376445" w:rsidP="008A79C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76FD2">
              <w:rPr>
                <w:rFonts w:ascii="Times New Roman" w:hAnsi="Times New Roman"/>
                <w:sz w:val="28"/>
                <w:szCs w:val="28"/>
                <w:lang w:eastAsia="ru-RU"/>
              </w:rPr>
              <w:t>сентябрь- октябрь</w:t>
            </w:r>
          </w:p>
        </w:tc>
        <w:tc>
          <w:tcPr>
            <w:tcW w:w="5460" w:type="dxa"/>
          </w:tcPr>
          <w:p w:rsidR="00376445" w:rsidRPr="00676FD2" w:rsidRDefault="00376445" w:rsidP="008A79C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76FD2">
              <w:rPr>
                <w:rFonts w:ascii="Times New Roman" w:hAnsi="Times New Roman"/>
                <w:sz w:val="28"/>
                <w:szCs w:val="28"/>
                <w:lang w:eastAsia="ru-RU"/>
              </w:rPr>
              <w:t>Мероприятия, посвященные 79-ой годовщине со дня образования Хабаровского края</w:t>
            </w:r>
          </w:p>
        </w:tc>
        <w:tc>
          <w:tcPr>
            <w:tcW w:w="2820" w:type="dxa"/>
          </w:tcPr>
          <w:p w:rsidR="00376445" w:rsidRPr="00676FD2" w:rsidRDefault="00376445" w:rsidP="008A79C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76FD2">
              <w:rPr>
                <w:rFonts w:ascii="Times New Roman" w:hAnsi="Times New Roman"/>
                <w:sz w:val="28"/>
                <w:szCs w:val="28"/>
              </w:rPr>
              <w:t>Л.Р. Османова</w:t>
            </w:r>
            <w:r w:rsidRPr="00676FD2">
              <w:rPr>
                <w:rFonts w:ascii="Times New Roman" w:hAnsi="Times New Roman"/>
                <w:sz w:val="28"/>
                <w:szCs w:val="28"/>
                <w:lang w:eastAsia="ru-RU"/>
              </w:rPr>
              <w:t>, руководители ОО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676FD2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76FD2">
              <w:rPr>
                <w:rFonts w:ascii="Times New Roman" w:hAnsi="Times New Roman" w:cs="Times New Roman"/>
                <w:sz w:val="28"/>
                <w:szCs w:val="28"/>
              </w:rPr>
              <w:t>сентябрь - октябрь</w:t>
            </w:r>
          </w:p>
        </w:tc>
        <w:tc>
          <w:tcPr>
            <w:tcW w:w="5460" w:type="dxa"/>
          </w:tcPr>
          <w:p w:rsidR="00376445" w:rsidRPr="00676FD2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6FD2">
              <w:rPr>
                <w:rFonts w:ascii="Times New Roman" w:hAnsi="Times New Roman" w:cs="Times New Roman"/>
                <w:sz w:val="28"/>
                <w:szCs w:val="28"/>
              </w:rPr>
              <w:t>Конкурс на лучшее поздравление от учащихся с Международным днем учителя «Интервью с учителем»</w:t>
            </w:r>
          </w:p>
        </w:tc>
        <w:tc>
          <w:tcPr>
            <w:tcW w:w="2820" w:type="dxa"/>
          </w:tcPr>
          <w:p w:rsidR="00376445" w:rsidRPr="00676FD2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76FD2">
              <w:rPr>
                <w:rFonts w:ascii="Times New Roman" w:hAnsi="Times New Roman" w:cs="Times New Roman"/>
                <w:sz w:val="28"/>
                <w:szCs w:val="28"/>
              </w:rPr>
              <w:t>Л.А. Борисова, руководители ОО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676FD2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6FD2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5460" w:type="dxa"/>
          </w:tcPr>
          <w:p w:rsidR="00376445" w:rsidRPr="00676FD2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6FD2">
              <w:rPr>
                <w:rFonts w:ascii="Times New Roman" w:hAnsi="Times New Roman" w:cs="Times New Roman"/>
                <w:sz w:val="28"/>
                <w:szCs w:val="28"/>
              </w:rPr>
              <w:t>Районный конкурс на лучшее поздравление в День рождения Хабаровского края</w:t>
            </w:r>
          </w:p>
        </w:tc>
        <w:tc>
          <w:tcPr>
            <w:tcW w:w="2820" w:type="dxa"/>
          </w:tcPr>
          <w:p w:rsidR="00376445" w:rsidRDefault="00376445" w:rsidP="00676FD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76FD2">
              <w:rPr>
                <w:rFonts w:ascii="Times New Roman" w:hAnsi="Times New Roman" w:cs="Times New Roman"/>
                <w:sz w:val="28"/>
                <w:szCs w:val="28"/>
              </w:rPr>
              <w:t xml:space="preserve">Л.А. Борисова, </w:t>
            </w:r>
          </w:p>
          <w:p w:rsidR="00376445" w:rsidRPr="00676FD2" w:rsidRDefault="00376445" w:rsidP="00676FD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76FD2">
              <w:rPr>
                <w:rFonts w:ascii="Times New Roman" w:hAnsi="Times New Roman" w:cs="Times New Roman"/>
                <w:sz w:val="28"/>
                <w:szCs w:val="28"/>
              </w:rPr>
              <w:t>Л.Р. Османова, руководители ОО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700084" w:rsidRDefault="00376445" w:rsidP="008967A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6FD2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5460" w:type="dxa"/>
          </w:tcPr>
          <w:p w:rsidR="00376445" w:rsidRPr="00700084" w:rsidRDefault="00376445" w:rsidP="008967AE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ar-SA"/>
              </w:rPr>
            </w:pPr>
            <w:r w:rsidRPr="00700084">
              <w:rPr>
                <w:rFonts w:ascii="Times New Roman" w:hAnsi="Times New Roman"/>
                <w:sz w:val="28"/>
                <w:szCs w:val="28"/>
                <w:lang w:eastAsia="ar-SA"/>
              </w:rPr>
              <w:t>Всероссийский урок по основам безопасности жизнедеятельности</w:t>
            </w:r>
          </w:p>
        </w:tc>
        <w:tc>
          <w:tcPr>
            <w:tcW w:w="2820" w:type="dxa"/>
          </w:tcPr>
          <w:p w:rsidR="00376445" w:rsidRPr="00700084" w:rsidRDefault="00376445" w:rsidP="008967A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Д.Г. Черепанов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700084" w:rsidRDefault="00376445" w:rsidP="008967A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76FD2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5460" w:type="dxa"/>
          </w:tcPr>
          <w:p w:rsidR="00376445" w:rsidRPr="00700084" w:rsidRDefault="00376445" w:rsidP="008967AE">
            <w:pPr>
              <w:widowControl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00084">
              <w:rPr>
                <w:rFonts w:ascii="Times New Roman" w:hAnsi="Times New Roman"/>
                <w:sz w:val="28"/>
                <w:szCs w:val="28"/>
              </w:rPr>
              <w:t>Неделя пенсионной грамотности в общеобразовательных организациях края</w:t>
            </w:r>
          </w:p>
        </w:tc>
        <w:tc>
          <w:tcPr>
            <w:tcW w:w="2820" w:type="dxa"/>
          </w:tcPr>
          <w:p w:rsidR="00376445" w:rsidRDefault="00376445" w:rsidP="008967A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Н.А. Ефремова,</w:t>
            </w:r>
          </w:p>
          <w:p w:rsidR="00376445" w:rsidRPr="00700084" w:rsidRDefault="00376445" w:rsidP="008967A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Л.Р.Османова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546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Неделя туризма, посвященная международному Дню туризма</w:t>
            </w:r>
          </w:p>
        </w:tc>
        <w:tc>
          <w:tcPr>
            <w:tcW w:w="282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 xml:space="preserve">Л.Р. Османова, </w:t>
            </w:r>
          </w:p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 xml:space="preserve">МБУ ДОД ДООЦ «Спарта» </w:t>
            </w:r>
          </w:p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р.п. Переяславка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546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 xml:space="preserve">Районный туристский слет, посвященный дню рождения Хабаровского края, </w:t>
            </w:r>
            <w:r w:rsidRPr="00773821">
              <w:rPr>
                <w:rFonts w:ascii="Times New Roman" w:hAnsi="Times New Roman"/>
                <w:sz w:val="28"/>
                <w:szCs w:val="28"/>
              </w:rPr>
              <w:t>82 годовщине со дня образования района имени Лазо</w:t>
            </w:r>
          </w:p>
        </w:tc>
        <w:tc>
          <w:tcPr>
            <w:tcW w:w="282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 xml:space="preserve">Л.Р. Османова, </w:t>
            </w:r>
          </w:p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 xml:space="preserve">МБУ ДОД ДООЦ «Спарта» </w:t>
            </w:r>
          </w:p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р.п. Переяславка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546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Районный спортивный праздник «Спорт против наркотиков»</w:t>
            </w:r>
          </w:p>
        </w:tc>
        <w:tc>
          <w:tcPr>
            <w:tcW w:w="282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Л.Р. Османова,</w:t>
            </w:r>
          </w:p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МБУ ДО ДЮСШ</w:t>
            </w:r>
          </w:p>
          <w:p w:rsidR="00376445" w:rsidRPr="00773821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р.п. Переяславка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октябрь-февраль</w:t>
            </w:r>
          </w:p>
        </w:tc>
        <w:tc>
          <w:tcPr>
            <w:tcW w:w="546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eastAsia="Times-Roman" w:hAnsi="Times New Roman" w:cs="Times New Roman"/>
                <w:sz w:val="28"/>
                <w:szCs w:val="28"/>
              </w:rPr>
              <w:t xml:space="preserve">Мероприятия </w:t>
            </w: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по выполнению нормативов испытаний (тестов) ВФСК ГТО</w:t>
            </w:r>
            <w:r w:rsidRPr="00773821">
              <w:rPr>
                <w:rFonts w:ascii="Times New Roman" w:eastAsia="Times-Roman" w:hAnsi="Times New Roman" w:cs="Times New Roman"/>
                <w:sz w:val="28"/>
                <w:szCs w:val="28"/>
              </w:rPr>
              <w:t xml:space="preserve"> обучающимися </w:t>
            </w: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 xml:space="preserve">общеобразовательных организаций возрастных групп </w:t>
            </w:r>
            <w:r w:rsidRPr="0077382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Pr="0077382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</w:t>
            </w: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 xml:space="preserve"> ступеней</w:t>
            </w:r>
          </w:p>
        </w:tc>
        <w:tc>
          <w:tcPr>
            <w:tcW w:w="282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Д.Г. Черепанов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546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eastAsia="Times-Roman" w:hAnsi="Times New Roman" w:cs="Times New Roman"/>
                <w:sz w:val="28"/>
                <w:szCs w:val="28"/>
              </w:rPr>
            </w:pPr>
            <w:r w:rsidRPr="00700084">
              <w:rPr>
                <w:rFonts w:ascii="Times New Roman" w:eastAsia="Times-Roman" w:hAnsi="Times New Roman" w:cs="Times New Roman"/>
                <w:sz w:val="28"/>
                <w:szCs w:val="28"/>
              </w:rPr>
              <w:t>Всероссийский географический диктант</w:t>
            </w:r>
          </w:p>
        </w:tc>
        <w:tc>
          <w:tcPr>
            <w:tcW w:w="282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Л.А. Борисова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5460" w:type="dxa"/>
          </w:tcPr>
          <w:p w:rsidR="00376445" w:rsidRPr="00700084" w:rsidRDefault="00376445" w:rsidP="008A79C2">
            <w:pPr>
              <w:spacing w:after="0" w:line="240" w:lineRule="auto"/>
              <w:jc w:val="both"/>
              <w:rPr>
                <w:rFonts w:ascii="Times New Roman" w:eastAsia="Times-Roman" w:hAnsi="Times New Roman" w:cs="Times New Roman"/>
                <w:sz w:val="28"/>
                <w:szCs w:val="28"/>
              </w:rPr>
            </w:pPr>
            <w:r w:rsidRPr="00700084">
              <w:rPr>
                <w:rFonts w:ascii="Times New Roman" w:eastAsia="Times-Roman" w:hAnsi="Times New Roman" w:cs="Times New Roman"/>
                <w:sz w:val="28"/>
                <w:szCs w:val="28"/>
              </w:rPr>
              <w:t>Всероссийский тест по истории Отечества</w:t>
            </w:r>
          </w:p>
        </w:tc>
        <w:tc>
          <w:tcPr>
            <w:tcW w:w="282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Л.А. Борисова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5460" w:type="dxa"/>
          </w:tcPr>
          <w:p w:rsidR="00376445" w:rsidRPr="00700084" w:rsidRDefault="00376445" w:rsidP="008A79C2">
            <w:pPr>
              <w:spacing w:after="0" w:line="240" w:lineRule="auto"/>
              <w:jc w:val="both"/>
              <w:rPr>
                <w:rFonts w:ascii="Times New Roman" w:eastAsia="Times-Roman" w:hAnsi="Times New Roman" w:cs="Times New Roman"/>
                <w:sz w:val="28"/>
                <w:szCs w:val="28"/>
              </w:rPr>
            </w:pPr>
            <w:r w:rsidRPr="00700084">
              <w:rPr>
                <w:rFonts w:ascii="Times New Roman" w:eastAsia="Times-Roman" w:hAnsi="Times New Roman" w:cs="Times New Roman"/>
                <w:sz w:val="28"/>
                <w:szCs w:val="28"/>
              </w:rPr>
              <w:t>Неделя науки</w:t>
            </w:r>
          </w:p>
        </w:tc>
        <w:tc>
          <w:tcPr>
            <w:tcW w:w="2820" w:type="dxa"/>
          </w:tcPr>
          <w:p w:rsidR="00376445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Л.А. Борисова, </w:t>
            </w:r>
          </w:p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Д.Г. Черепанов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5460" w:type="dxa"/>
          </w:tcPr>
          <w:p w:rsidR="00376445" w:rsidRPr="00700084" w:rsidRDefault="00376445" w:rsidP="008A79C2">
            <w:pPr>
              <w:spacing w:after="0" w:line="240" w:lineRule="auto"/>
              <w:jc w:val="both"/>
              <w:rPr>
                <w:rFonts w:ascii="Times New Roman" w:eastAsia="Times-Roman" w:hAnsi="Times New Roman" w:cs="Times New Roman"/>
                <w:sz w:val="28"/>
                <w:szCs w:val="28"/>
              </w:rPr>
            </w:pPr>
            <w:r w:rsidRPr="00700084">
              <w:rPr>
                <w:rFonts w:ascii="Times New Roman" w:eastAsia="Times-Roman" w:hAnsi="Times New Roman" w:cs="Times New Roman"/>
                <w:sz w:val="28"/>
                <w:szCs w:val="28"/>
              </w:rPr>
              <w:t>День правовой помощи детям</w:t>
            </w:r>
          </w:p>
        </w:tc>
        <w:tc>
          <w:tcPr>
            <w:tcW w:w="282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773821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546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Мероприятия, посвященные Дню матери</w:t>
            </w:r>
          </w:p>
        </w:tc>
        <w:tc>
          <w:tcPr>
            <w:tcW w:w="2820" w:type="dxa"/>
          </w:tcPr>
          <w:p w:rsidR="00376445" w:rsidRPr="00773821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Л.Р. Османова, руководители ОО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773821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5460" w:type="dxa"/>
          </w:tcPr>
          <w:p w:rsidR="00376445" w:rsidRPr="00773821" w:rsidRDefault="00376445" w:rsidP="00773821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73821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Организация и проведение в ОО Дня правовой помощи детям </w:t>
            </w:r>
          </w:p>
        </w:tc>
        <w:tc>
          <w:tcPr>
            <w:tcW w:w="2820" w:type="dxa"/>
          </w:tcPr>
          <w:p w:rsidR="00376445" w:rsidRPr="00773821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Н.А. Ефремова, руководители ОО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773821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546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Районный конкурс семейного творчества «Моя малая Родина»</w:t>
            </w:r>
          </w:p>
        </w:tc>
        <w:tc>
          <w:tcPr>
            <w:tcW w:w="2820" w:type="dxa"/>
          </w:tcPr>
          <w:p w:rsidR="00376445" w:rsidRPr="00773821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Е.С. Данилова, руководители МБДОУ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773821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декабрь</w:t>
            </w:r>
          </w:p>
        </w:tc>
        <w:tc>
          <w:tcPr>
            <w:tcW w:w="5460" w:type="dxa"/>
          </w:tcPr>
          <w:p w:rsidR="00376445" w:rsidRPr="00773821" w:rsidRDefault="00376445" w:rsidP="00F57A9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Участие в краевом</w:t>
            </w:r>
            <w:r w:rsidRPr="00F57A9A">
              <w:rPr>
                <w:rFonts w:ascii="Times New Roman" w:hAnsi="Times New Roman" w:cs="Times New Roman"/>
                <w:sz w:val="28"/>
                <w:szCs w:val="28"/>
              </w:rPr>
              <w:t xml:space="preserve"> конкурс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F57A9A">
              <w:rPr>
                <w:rFonts w:ascii="Times New Roman" w:hAnsi="Times New Roman" w:cs="Times New Roman"/>
                <w:sz w:val="28"/>
                <w:szCs w:val="28"/>
              </w:rPr>
              <w:t xml:space="preserve"> на знание основ конституционного законодательства среди обучающихся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ОО </w:t>
            </w:r>
          </w:p>
        </w:tc>
        <w:tc>
          <w:tcPr>
            <w:tcW w:w="2820" w:type="dxa"/>
          </w:tcPr>
          <w:p w:rsidR="00376445" w:rsidRPr="00773821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Д.Г. Черепанов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декабрь</w:t>
            </w:r>
          </w:p>
        </w:tc>
        <w:tc>
          <w:tcPr>
            <w:tcW w:w="546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Мероприятия, посвященные Дню Конституции Российской Федерации</w:t>
            </w:r>
          </w:p>
        </w:tc>
        <w:tc>
          <w:tcPr>
            <w:tcW w:w="2820" w:type="dxa"/>
          </w:tcPr>
          <w:p w:rsidR="00376445" w:rsidRPr="00773821" w:rsidRDefault="00376445" w:rsidP="0077382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Л.Р. Османова,</w:t>
            </w:r>
          </w:p>
          <w:p w:rsidR="00376445" w:rsidRPr="00773821" w:rsidRDefault="00376445" w:rsidP="0077382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 xml:space="preserve">руководители ОО 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декабрь</w:t>
            </w:r>
          </w:p>
        </w:tc>
        <w:tc>
          <w:tcPr>
            <w:tcW w:w="546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076B4">
              <w:rPr>
                <w:rFonts w:ascii="Times New Roman" w:hAnsi="Times New Roman" w:cs="Times New Roman"/>
                <w:sz w:val="28"/>
                <w:szCs w:val="28"/>
              </w:rPr>
              <w:t>Уроки, посвященные Дню Конституции Российской Федерации</w:t>
            </w:r>
          </w:p>
        </w:tc>
        <w:tc>
          <w:tcPr>
            <w:tcW w:w="2820" w:type="dxa"/>
          </w:tcPr>
          <w:p w:rsidR="00376445" w:rsidRPr="00773821" w:rsidRDefault="00376445" w:rsidP="000076B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Л.Р. Османова,</w:t>
            </w:r>
          </w:p>
          <w:p w:rsidR="00376445" w:rsidRPr="00773821" w:rsidRDefault="00376445" w:rsidP="000076B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руководители ОО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декабрь</w:t>
            </w:r>
          </w:p>
        </w:tc>
        <w:tc>
          <w:tcPr>
            <w:tcW w:w="546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Мероприятия, посвященные Дню Героев Отечества</w:t>
            </w:r>
          </w:p>
        </w:tc>
        <w:tc>
          <w:tcPr>
            <w:tcW w:w="2820" w:type="dxa"/>
          </w:tcPr>
          <w:p w:rsidR="00376445" w:rsidRPr="00773821" w:rsidRDefault="00376445" w:rsidP="0077382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 xml:space="preserve">Л.Р. Османова, руководители ОО 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773821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декабрь</w:t>
            </w:r>
          </w:p>
        </w:tc>
        <w:tc>
          <w:tcPr>
            <w:tcW w:w="546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Спортивный праздник «Новогодняя лыжная гонка»</w:t>
            </w:r>
          </w:p>
        </w:tc>
        <w:tc>
          <w:tcPr>
            <w:tcW w:w="2820" w:type="dxa"/>
          </w:tcPr>
          <w:p w:rsidR="00376445" w:rsidRDefault="00376445" w:rsidP="0077382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МБУ ДО ДЮСШ</w:t>
            </w:r>
          </w:p>
          <w:p w:rsidR="00376445" w:rsidRPr="00773821" w:rsidRDefault="00376445" w:rsidP="0077382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 xml:space="preserve"> р.п. Переяславка</w:t>
            </w:r>
          </w:p>
        </w:tc>
      </w:tr>
      <w:tr w:rsidR="00376445" w:rsidRPr="00F21D3C" w:rsidTr="00B00B9E">
        <w:tc>
          <w:tcPr>
            <w:tcW w:w="162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декабрь</w:t>
            </w:r>
          </w:p>
        </w:tc>
        <w:tc>
          <w:tcPr>
            <w:tcW w:w="5460" w:type="dxa"/>
          </w:tcPr>
          <w:p w:rsidR="00376445" w:rsidRPr="00773821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Новогодние утренники  и вечера в ОО</w:t>
            </w:r>
          </w:p>
        </w:tc>
        <w:tc>
          <w:tcPr>
            <w:tcW w:w="2820" w:type="dxa"/>
          </w:tcPr>
          <w:p w:rsidR="00376445" w:rsidRPr="00773821" w:rsidRDefault="00376445" w:rsidP="0077382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 xml:space="preserve">Л.Р. Османова, </w:t>
            </w:r>
          </w:p>
          <w:p w:rsidR="00376445" w:rsidRPr="00773821" w:rsidRDefault="00376445" w:rsidP="0077382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Е.С. Данилова,</w:t>
            </w:r>
          </w:p>
          <w:p w:rsidR="00376445" w:rsidRPr="00773821" w:rsidRDefault="00376445" w:rsidP="0077382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73821">
              <w:rPr>
                <w:rFonts w:ascii="Times New Roman" w:hAnsi="Times New Roman" w:cs="Times New Roman"/>
                <w:sz w:val="28"/>
                <w:szCs w:val="28"/>
              </w:rPr>
              <w:t>руководители ОО</w:t>
            </w:r>
          </w:p>
        </w:tc>
      </w:tr>
    </w:tbl>
    <w:p w:rsidR="00376445" w:rsidRPr="00F21D3C" w:rsidRDefault="00376445" w:rsidP="000712D9">
      <w:pPr>
        <w:pStyle w:val="21"/>
        <w:rPr>
          <w:b w:val="0"/>
          <w:i w:val="0"/>
          <w:highlight w:val="yellow"/>
        </w:rPr>
      </w:pPr>
      <w:bookmarkStart w:id="91" w:name="_Toc315090048"/>
      <w:bookmarkStart w:id="92" w:name="_Toc315095397"/>
      <w:bookmarkStart w:id="93" w:name="_Toc349231694"/>
    </w:p>
    <w:p w:rsidR="00376445" w:rsidRPr="00595CCF" w:rsidRDefault="00376445" w:rsidP="000712D9">
      <w:pPr>
        <w:pStyle w:val="21"/>
      </w:pPr>
      <w:bookmarkStart w:id="94" w:name="_Toc472697035"/>
      <w:r w:rsidRPr="00595CCF">
        <w:t>14.4. Акции</w:t>
      </w:r>
      <w:bookmarkEnd w:id="91"/>
      <w:bookmarkEnd w:id="92"/>
      <w:bookmarkEnd w:id="93"/>
      <w:bookmarkEnd w:id="94"/>
    </w:p>
    <w:p w:rsidR="00376445" w:rsidRPr="00595CCF" w:rsidRDefault="00376445" w:rsidP="0026784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9887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69"/>
        <w:gridCol w:w="5420"/>
        <w:gridCol w:w="3098"/>
      </w:tblGrid>
      <w:tr w:rsidR="00376445" w:rsidRPr="00595CCF" w:rsidTr="00B855FB">
        <w:tc>
          <w:tcPr>
            <w:tcW w:w="1369" w:type="dxa"/>
          </w:tcPr>
          <w:p w:rsidR="00376445" w:rsidRPr="00595CCF" w:rsidRDefault="00376445" w:rsidP="0026784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95CC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дата</w:t>
            </w:r>
          </w:p>
        </w:tc>
        <w:tc>
          <w:tcPr>
            <w:tcW w:w="5420" w:type="dxa"/>
          </w:tcPr>
          <w:p w:rsidR="00376445" w:rsidRPr="00595CCF" w:rsidRDefault="00376445" w:rsidP="0026784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95CC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мероприятия</w:t>
            </w:r>
          </w:p>
        </w:tc>
        <w:tc>
          <w:tcPr>
            <w:tcW w:w="3098" w:type="dxa"/>
          </w:tcPr>
          <w:p w:rsidR="00376445" w:rsidRPr="00595CCF" w:rsidRDefault="00376445" w:rsidP="0026784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95CC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ответственный</w:t>
            </w:r>
          </w:p>
        </w:tc>
      </w:tr>
      <w:tr w:rsidR="00376445" w:rsidRPr="00595CCF" w:rsidTr="00B855FB">
        <w:tc>
          <w:tcPr>
            <w:tcW w:w="1369" w:type="dxa"/>
          </w:tcPr>
          <w:p w:rsidR="00376445" w:rsidRPr="00595CCF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95CCF">
              <w:rPr>
                <w:rFonts w:ascii="Times New Roman" w:hAnsi="Times New Roman" w:cs="Times New Roman"/>
                <w:sz w:val="28"/>
                <w:szCs w:val="28"/>
              </w:rPr>
              <w:t>январь-февраль</w:t>
            </w:r>
          </w:p>
        </w:tc>
        <w:tc>
          <w:tcPr>
            <w:tcW w:w="5420" w:type="dxa"/>
          </w:tcPr>
          <w:p w:rsidR="00376445" w:rsidRPr="00595CC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95CCF">
              <w:rPr>
                <w:rFonts w:ascii="Times New Roman" w:hAnsi="Times New Roman" w:cs="Times New Roman"/>
                <w:sz w:val="28"/>
                <w:szCs w:val="28"/>
              </w:rPr>
              <w:t>Районный этап Всероссийской акции «Я – гражданин России»</w:t>
            </w:r>
          </w:p>
        </w:tc>
        <w:tc>
          <w:tcPr>
            <w:tcW w:w="3098" w:type="dxa"/>
          </w:tcPr>
          <w:p w:rsidR="00376445" w:rsidRPr="00595CCF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95CCF">
              <w:rPr>
                <w:rFonts w:ascii="Times New Roman" w:hAnsi="Times New Roman" w:cs="Times New Roman"/>
                <w:sz w:val="28"/>
                <w:szCs w:val="28"/>
              </w:rPr>
              <w:t xml:space="preserve">Л.Р. Османова, </w:t>
            </w:r>
          </w:p>
          <w:p w:rsidR="00376445" w:rsidRPr="00595CCF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95CCF">
              <w:rPr>
                <w:rFonts w:ascii="Times New Roman" w:hAnsi="Times New Roman" w:cs="Times New Roman"/>
                <w:sz w:val="28"/>
                <w:szCs w:val="28"/>
              </w:rPr>
              <w:t>МБУ ДО ЦРТДЮ</w:t>
            </w:r>
          </w:p>
          <w:p w:rsidR="00376445" w:rsidRPr="00595CCF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95CCF">
              <w:rPr>
                <w:rFonts w:ascii="Times New Roman" w:hAnsi="Times New Roman" w:cs="Times New Roman"/>
                <w:sz w:val="28"/>
                <w:szCs w:val="28"/>
              </w:rPr>
              <w:t>р.п. Переяславка</w:t>
            </w:r>
          </w:p>
        </w:tc>
      </w:tr>
      <w:tr w:rsidR="00376445" w:rsidRPr="00595CCF" w:rsidTr="00B855FB">
        <w:tc>
          <w:tcPr>
            <w:tcW w:w="1369" w:type="dxa"/>
          </w:tcPr>
          <w:p w:rsidR="00376445" w:rsidRPr="00595CCF" w:rsidRDefault="00376445" w:rsidP="008A79C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5CCF">
              <w:rPr>
                <w:rFonts w:ascii="Times New Roman" w:hAnsi="Times New Roman"/>
                <w:sz w:val="28"/>
                <w:szCs w:val="28"/>
              </w:rPr>
              <w:t>январь-март</w:t>
            </w:r>
          </w:p>
        </w:tc>
        <w:tc>
          <w:tcPr>
            <w:tcW w:w="5420" w:type="dxa"/>
          </w:tcPr>
          <w:p w:rsidR="00376445" w:rsidRPr="00595CCF" w:rsidRDefault="00376445" w:rsidP="008A79C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95CCF">
              <w:rPr>
                <w:rFonts w:ascii="Times New Roman" w:hAnsi="Times New Roman"/>
                <w:sz w:val="28"/>
                <w:szCs w:val="28"/>
              </w:rPr>
              <w:t>Районный этап краевой акции «Помоги зимующей птице»</w:t>
            </w:r>
          </w:p>
        </w:tc>
        <w:tc>
          <w:tcPr>
            <w:tcW w:w="3098" w:type="dxa"/>
          </w:tcPr>
          <w:p w:rsidR="00376445" w:rsidRPr="00595CCF" w:rsidRDefault="00376445" w:rsidP="008A79C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5CCF">
              <w:rPr>
                <w:rFonts w:ascii="Times New Roman" w:hAnsi="Times New Roman"/>
                <w:sz w:val="28"/>
                <w:szCs w:val="28"/>
              </w:rPr>
              <w:t xml:space="preserve">Л.Р. Османова, </w:t>
            </w:r>
          </w:p>
          <w:p w:rsidR="00376445" w:rsidRPr="00595CCF" w:rsidRDefault="00376445" w:rsidP="008A79C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595CCF">
              <w:rPr>
                <w:rFonts w:ascii="Times New Roman" w:hAnsi="Times New Roman"/>
                <w:sz w:val="28"/>
                <w:szCs w:val="28"/>
              </w:rPr>
              <w:t>Е.С. Данилова</w:t>
            </w:r>
          </w:p>
        </w:tc>
      </w:tr>
      <w:tr w:rsidR="00376445" w:rsidRPr="00F21D3C" w:rsidTr="00B855FB">
        <w:tc>
          <w:tcPr>
            <w:tcW w:w="1369" w:type="dxa"/>
          </w:tcPr>
          <w:p w:rsidR="00376445" w:rsidRPr="00595CCF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95CCF">
              <w:rPr>
                <w:rFonts w:ascii="Times New Roman" w:hAnsi="Times New Roman" w:cs="Times New Roman"/>
                <w:sz w:val="28"/>
                <w:szCs w:val="28"/>
              </w:rPr>
              <w:t>май</w:t>
            </w:r>
          </w:p>
        </w:tc>
        <w:tc>
          <w:tcPr>
            <w:tcW w:w="5420" w:type="dxa"/>
          </w:tcPr>
          <w:p w:rsidR="00376445" w:rsidRPr="00595CC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95CCF">
              <w:rPr>
                <w:rFonts w:ascii="Times New Roman" w:hAnsi="Times New Roman" w:cs="Times New Roman"/>
                <w:sz w:val="28"/>
                <w:szCs w:val="28"/>
              </w:rPr>
              <w:t>Районная акция экологической направленности «День земли»</w:t>
            </w:r>
          </w:p>
        </w:tc>
        <w:tc>
          <w:tcPr>
            <w:tcW w:w="3098" w:type="dxa"/>
          </w:tcPr>
          <w:p w:rsidR="00376445" w:rsidRPr="00595CCF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95CCF">
              <w:rPr>
                <w:rFonts w:ascii="Times New Roman" w:hAnsi="Times New Roman" w:cs="Times New Roman"/>
                <w:sz w:val="28"/>
                <w:szCs w:val="28"/>
              </w:rPr>
              <w:t xml:space="preserve">Л.Р. Османова, </w:t>
            </w:r>
          </w:p>
          <w:p w:rsidR="00376445" w:rsidRPr="00595CCF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95CCF">
              <w:rPr>
                <w:rFonts w:ascii="Times New Roman" w:hAnsi="Times New Roman" w:cs="Times New Roman"/>
                <w:sz w:val="28"/>
                <w:szCs w:val="28"/>
              </w:rPr>
              <w:t>МБУ ДО ЦРТДЮ</w:t>
            </w:r>
          </w:p>
          <w:p w:rsidR="00376445" w:rsidRPr="00595CCF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95CCF">
              <w:rPr>
                <w:rFonts w:ascii="Times New Roman" w:hAnsi="Times New Roman" w:cs="Times New Roman"/>
                <w:sz w:val="28"/>
                <w:szCs w:val="28"/>
              </w:rPr>
              <w:t>р.п. Переяславка</w:t>
            </w:r>
          </w:p>
        </w:tc>
      </w:tr>
      <w:tr w:rsidR="00376445" w:rsidRPr="00F21D3C" w:rsidTr="00B855FB">
        <w:tc>
          <w:tcPr>
            <w:tcW w:w="1369" w:type="dxa"/>
          </w:tcPr>
          <w:p w:rsidR="00376445" w:rsidRPr="00595CCF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95CCF">
              <w:rPr>
                <w:rFonts w:ascii="Times New Roman" w:hAnsi="Times New Roman" w:cs="Times New Roman"/>
                <w:sz w:val="28"/>
                <w:szCs w:val="28"/>
              </w:rPr>
              <w:t>май</w:t>
            </w:r>
          </w:p>
        </w:tc>
        <w:tc>
          <w:tcPr>
            <w:tcW w:w="5420" w:type="dxa"/>
          </w:tcPr>
          <w:p w:rsidR="00376445" w:rsidRPr="00595CC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95CCF">
              <w:rPr>
                <w:rFonts w:ascii="Times New Roman" w:hAnsi="Times New Roman" w:cs="Times New Roman"/>
                <w:sz w:val="28"/>
                <w:szCs w:val="28"/>
              </w:rPr>
              <w:t>Районная акция «Память»</w:t>
            </w:r>
          </w:p>
        </w:tc>
        <w:tc>
          <w:tcPr>
            <w:tcW w:w="3098" w:type="dxa"/>
          </w:tcPr>
          <w:p w:rsidR="00376445" w:rsidRPr="00595CCF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95CCF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</w:p>
        </w:tc>
      </w:tr>
      <w:tr w:rsidR="00376445" w:rsidRPr="00F21D3C" w:rsidTr="00B855FB">
        <w:tc>
          <w:tcPr>
            <w:tcW w:w="1369" w:type="dxa"/>
          </w:tcPr>
          <w:p w:rsidR="00376445" w:rsidRPr="000E032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июнь –</w:t>
            </w:r>
            <w:r w:rsidRPr="000E032F">
              <w:rPr>
                <w:rFonts w:ascii="Times New Roman" w:hAnsi="Times New Roman" w:cs="Times New Roman"/>
                <w:sz w:val="28"/>
                <w:szCs w:val="28"/>
              </w:rPr>
              <w:t>сентябрь</w:t>
            </w:r>
          </w:p>
        </w:tc>
        <w:tc>
          <w:tcPr>
            <w:tcW w:w="5420" w:type="dxa"/>
          </w:tcPr>
          <w:p w:rsidR="00376445" w:rsidRPr="000E032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E032F">
              <w:rPr>
                <w:rFonts w:ascii="Times New Roman" w:hAnsi="Times New Roman" w:cs="Times New Roman"/>
                <w:sz w:val="28"/>
                <w:szCs w:val="28"/>
              </w:rPr>
              <w:t>Акция «Помоги собраться в школу»</w:t>
            </w:r>
          </w:p>
        </w:tc>
        <w:tc>
          <w:tcPr>
            <w:tcW w:w="3098" w:type="dxa"/>
          </w:tcPr>
          <w:p w:rsidR="00376445" w:rsidRPr="000E032F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E032F">
              <w:rPr>
                <w:rFonts w:ascii="Times New Roman" w:hAnsi="Times New Roman" w:cs="Times New Roman"/>
                <w:sz w:val="28"/>
                <w:szCs w:val="28"/>
              </w:rPr>
              <w:t xml:space="preserve">Г.И. Шевченко, </w:t>
            </w:r>
          </w:p>
          <w:p w:rsidR="00376445" w:rsidRPr="000E032F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E032F">
              <w:rPr>
                <w:rFonts w:ascii="Times New Roman" w:hAnsi="Times New Roman" w:cs="Times New Roman"/>
                <w:sz w:val="28"/>
                <w:szCs w:val="28"/>
              </w:rPr>
              <w:t>Е.С. Данилова,</w:t>
            </w:r>
          </w:p>
          <w:p w:rsidR="00376445" w:rsidRPr="000E032F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E032F">
              <w:rPr>
                <w:rFonts w:ascii="Times New Roman" w:hAnsi="Times New Roman" w:cs="Times New Roman"/>
                <w:sz w:val="28"/>
                <w:szCs w:val="28"/>
              </w:rPr>
              <w:t>руководители ОО</w:t>
            </w:r>
          </w:p>
        </w:tc>
      </w:tr>
      <w:tr w:rsidR="00376445" w:rsidRPr="00F21D3C" w:rsidTr="00B855FB">
        <w:tc>
          <w:tcPr>
            <w:tcW w:w="1369" w:type="dxa"/>
          </w:tcPr>
          <w:p w:rsidR="00376445" w:rsidRPr="000E032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E032F">
              <w:rPr>
                <w:rFonts w:ascii="Times New Roman" w:hAnsi="Times New Roman" w:cs="Times New Roman"/>
                <w:sz w:val="28"/>
                <w:szCs w:val="28"/>
              </w:rPr>
              <w:t>август-сентябрь</w:t>
            </w:r>
          </w:p>
        </w:tc>
        <w:tc>
          <w:tcPr>
            <w:tcW w:w="5420" w:type="dxa"/>
          </w:tcPr>
          <w:p w:rsidR="00376445" w:rsidRPr="000E032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E032F">
              <w:rPr>
                <w:rFonts w:ascii="Times New Roman" w:hAnsi="Times New Roman" w:cs="Times New Roman"/>
                <w:sz w:val="28"/>
                <w:szCs w:val="28"/>
              </w:rPr>
              <w:t>Районная акция «Поздравь своего учителя»</w:t>
            </w:r>
          </w:p>
        </w:tc>
        <w:tc>
          <w:tcPr>
            <w:tcW w:w="3098" w:type="dxa"/>
          </w:tcPr>
          <w:p w:rsidR="00376445" w:rsidRPr="000E032F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E032F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</w:p>
        </w:tc>
      </w:tr>
      <w:tr w:rsidR="00376445" w:rsidRPr="00F21D3C" w:rsidTr="00B855FB">
        <w:tc>
          <w:tcPr>
            <w:tcW w:w="1369" w:type="dxa"/>
          </w:tcPr>
          <w:p w:rsidR="00376445" w:rsidRPr="000E032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E032F">
              <w:rPr>
                <w:rFonts w:ascii="Times New Roman" w:hAnsi="Times New Roman" w:cs="Times New Roman"/>
                <w:sz w:val="28"/>
                <w:szCs w:val="28"/>
              </w:rPr>
              <w:t>август – октябрь</w:t>
            </w:r>
          </w:p>
        </w:tc>
        <w:tc>
          <w:tcPr>
            <w:tcW w:w="5420" w:type="dxa"/>
          </w:tcPr>
          <w:p w:rsidR="00376445" w:rsidRPr="000E032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E032F">
              <w:rPr>
                <w:rFonts w:ascii="Times New Roman" w:hAnsi="Times New Roman" w:cs="Times New Roman"/>
                <w:sz w:val="28"/>
                <w:szCs w:val="28"/>
              </w:rPr>
              <w:t>Акция «Гарантии права на общее  образование – каждому подростку»</w:t>
            </w:r>
          </w:p>
        </w:tc>
        <w:tc>
          <w:tcPr>
            <w:tcW w:w="3098" w:type="dxa"/>
          </w:tcPr>
          <w:p w:rsidR="00376445" w:rsidRPr="000E032F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E032F">
              <w:rPr>
                <w:rFonts w:ascii="Times New Roman" w:hAnsi="Times New Roman" w:cs="Times New Roman"/>
                <w:sz w:val="28"/>
                <w:szCs w:val="28"/>
              </w:rPr>
              <w:t>Г.И. Шевченко, руководители ОО</w:t>
            </w:r>
          </w:p>
        </w:tc>
      </w:tr>
      <w:tr w:rsidR="00376445" w:rsidRPr="00F21D3C" w:rsidTr="00B855FB">
        <w:tc>
          <w:tcPr>
            <w:tcW w:w="1369" w:type="dxa"/>
          </w:tcPr>
          <w:p w:rsidR="00376445" w:rsidRPr="000E032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E032F">
              <w:rPr>
                <w:rFonts w:ascii="Times New Roman" w:hAnsi="Times New Roman" w:cs="Times New Roman"/>
                <w:sz w:val="28"/>
                <w:szCs w:val="28"/>
              </w:rPr>
              <w:t>октябрь-ноябрь</w:t>
            </w:r>
          </w:p>
        </w:tc>
        <w:tc>
          <w:tcPr>
            <w:tcW w:w="5420" w:type="dxa"/>
          </w:tcPr>
          <w:p w:rsidR="00376445" w:rsidRPr="000E032F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E032F">
              <w:rPr>
                <w:rFonts w:ascii="Times New Roman" w:hAnsi="Times New Roman" w:cs="Times New Roman"/>
                <w:sz w:val="28"/>
                <w:szCs w:val="28"/>
              </w:rPr>
              <w:t>Районная акция «Питанию детей – общественный контроль и внимание»</w:t>
            </w:r>
          </w:p>
        </w:tc>
        <w:tc>
          <w:tcPr>
            <w:tcW w:w="3098" w:type="dxa"/>
          </w:tcPr>
          <w:p w:rsidR="00376445" w:rsidRPr="000E032F" w:rsidRDefault="00376445" w:rsidP="008A79C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0E032F">
              <w:rPr>
                <w:rFonts w:ascii="Times New Roman" w:hAnsi="Times New Roman" w:cs="Times New Roman"/>
                <w:sz w:val="28"/>
                <w:szCs w:val="28"/>
              </w:rPr>
              <w:t>В.О, Комаренко, руководители ОО</w:t>
            </w:r>
          </w:p>
        </w:tc>
      </w:tr>
    </w:tbl>
    <w:p w:rsidR="00376445" w:rsidRPr="00F21D3C" w:rsidRDefault="00376445" w:rsidP="000712D9">
      <w:pPr>
        <w:pStyle w:val="21"/>
        <w:rPr>
          <w:highlight w:val="yellow"/>
        </w:rPr>
      </w:pPr>
      <w:bookmarkStart w:id="95" w:name="_Toc249702327"/>
      <w:bookmarkStart w:id="96" w:name="_Toc249702442"/>
      <w:bookmarkStart w:id="97" w:name="_Toc315090049"/>
      <w:bookmarkStart w:id="98" w:name="_Toc315095398"/>
      <w:bookmarkStart w:id="99" w:name="_Toc349231695"/>
    </w:p>
    <w:p w:rsidR="00376445" w:rsidRPr="0032029A" w:rsidRDefault="00376445" w:rsidP="000712D9">
      <w:pPr>
        <w:pStyle w:val="21"/>
      </w:pPr>
      <w:bookmarkStart w:id="100" w:name="_Toc472697036"/>
      <w:r w:rsidRPr="0032029A">
        <w:t xml:space="preserve">14.5. Конкурсы образовательных </w:t>
      </w:r>
      <w:bookmarkEnd w:id="95"/>
      <w:bookmarkEnd w:id="96"/>
      <w:bookmarkEnd w:id="97"/>
      <w:bookmarkEnd w:id="98"/>
      <w:bookmarkEnd w:id="99"/>
      <w:r w:rsidRPr="0032029A">
        <w:t>организаций</w:t>
      </w:r>
      <w:bookmarkEnd w:id="100"/>
    </w:p>
    <w:p w:rsidR="00376445" w:rsidRPr="0032029A" w:rsidRDefault="00376445" w:rsidP="007B30B8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9887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69"/>
        <w:gridCol w:w="5616"/>
        <w:gridCol w:w="2902"/>
      </w:tblGrid>
      <w:tr w:rsidR="00376445" w:rsidRPr="0032029A" w:rsidTr="00B855FB">
        <w:tc>
          <w:tcPr>
            <w:tcW w:w="1369" w:type="dxa"/>
          </w:tcPr>
          <w:p w:rsidR="00376445" w:rsidRPr="0032029A" w:rsidRDefault="00376445" w:rsidP="007B30B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2029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дата</w:t>
            </w:r>
          </w:p>
        </w:tc>
        <w:tc>
          <w:tcPr>
            <w:tcW w:w="5616" w:type="dxa"/>
          </w:tcPr>
          <w:p w:rsidR="00376445" w:rsidRPr="0032029A" w:rsidRDefault="00376445" w:rsidP="007B30B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2029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мероприятия</w:t>
            </w:r>
          </w:p>
          <w:p w:rsidR="00376445" w:rsidRPr="0032029A" w:rsidRDefault="00376445" w:rsidP="007B30B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902" w:type="dxa"/>
          </w:tcPr>
          <w:p w:rsidR="00376445" w:rsidRPr="0032029A" w:rsidRDefault="00376445" w:rsidP="007B30B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32029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ответственный</w:t>
            </w:r>
          </w:p>
        </w:tc>
      </w:tr>
      <w:tr w:rsidR="00376445" w:rsidRPr="00F21D3C" w:rsidTr="00B855FB">
        <w:tc>
          <w:tcPr>
            <w:tcW w:w="1369" w:type="dxa"/>
          </w:tcPr>
          <w:p w:rsidR="00376445" w:rsidRPr="0032029A" w:rsidRDefault="00376445" w:rsidP="007F1F01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2029A">
              <w:rPr>
                <w:rFonts w:ascii="Times New Roman" w:hAnsi="Times New Roman"/>
                <w:sz w:val="28"/>
                <w:szCs w:val="28"/>
              </w:rPr>
              <w:t>январь-февраль</w:t>
            </w:r>
          </w:p>
        </w:tc>
        <w:tc>
          <w:tcPr>
            <w:tcW w:w="5616" w:type="dxa"/>
          </w:tcPr>
          <w:p w:rsidR="00376445" w:rsidRPr="0032029A" w:rsidRDefault="00376445" w:rsidP="005960B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2029A">
              <w:rPr>
                <w:rFonts w:ascii="Times New Roman" w:hAnsi="Times New Roman"/>
                <w:sz w:val="28"/>
                <w:szCs w:val="28"/>
              </w:rPr>
              <w:t>Краевой обучающий семинар-конкурс «Цифровые каникулы-2017»</w:t>
            </w:r>
            <w:r w:rsidRPr="0032029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32029A">
              <w:rPr>
                <w:rFonts w:ascii="Times New Roman" w:hAnsi="Times New Roman"/>
                <w:sz w:val="28"/>
                <w:szCs w:val="28"/>
              </w:rPr>
              <w:t>для учащихся и педагогов  ОО</w:t>
            </w:r>
          </w:p>
        </w:tc>
        <w:tc>
          <w:tcPr>
            <w:tcW w:w="2902" w:type="dxa"/>
          </w:tcPr>
          <w:p w:rsidR="00376445" w:rsidRPr="0032029A" w:rsidRDefault="00376445" w:rsidP="005960B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2029A">
              <w:rPr>
                <w:rFonts w:ascii="Times New Roman" w:hAnsi="Times New Roman"/>
                <w:sz w:val="28"/>
                <w:szCs w:val="28"/>
              </w:rPr>
              <w:t xml:space="preserve">Д.Г. Черепанов </w:t>
            </w:r>
          </w:p>
        </w:tc>
      </w:tr>
      <w:tr w:rsidR="00376445" w:rsidRPr="00F21D3C" w:rsidTr="00B855FB">
        <w:tc>
          <w:tcPr>
            <w:tcW w:w="1369" w:type="dxa"/>
          </w:tcPr>
          <w:p w:rsidR="00376445" w:rsidRPr="0032029A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2029A">
              <w:rPr>
                <w:rFonts w:ascii="Times New Roman" w:hAnsi="Times New Roman"/>
                <w:sz w:val="28"/>
                <w:szCs w:val="28"/>
              </w:rPr>
              <w:t>январь-октябрь</w:t>
            </w:r>
          </w:p>
        </w:tc>
        <w:tc>
          <w:tcPr>
            <w:tcW w:w="5616" w:type="dxa"/>
          </w:tcPr>
          <w:p w:rsidR="00376445" w:rsidRPr="0032029A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2029A">
              <w:rPr>
                <w:rFonts w:ascii="Times New Roman" w:hAnsi="Times New Roman"/>
                <w:sz w:val="28"/>
                <w:szCs w:val="28"/>
              </w:rPr>
              <w:t>Районный конкурс на лучшую организацию питания школьников</w:t>
            </w:r>
          </w:p>
        </w:tc>
        <w:tc>
          <w:tcPr>
            <w:tcW w:w="2902" w:type="dxa"/>
          </w:tcPr>
          <w:p w:rsidR="00376445" w:rsidRPr="0032029A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2029A">
              <w:rPr>
                <w:rFonts w:ascii="Times New Roman" w:hAnsi="Times New Roman"/>
                <w:sz w:val="28"/>
                <w:szCs w:val="28"/>
              </w:rPr>
              <w:t>В.О. Комаренко</w:t>
            </w:r>
          </w:p>
        </w:tc>
      </w:tr>
      <w:tr w:rsidR="00376445" w:rsidRPr="00F21D3C" w:rsidTr="00B855FB">
        <w:tc>
          <w:tcPr>
            <w:tcW w:w="1369" w:type="dxa"/>
          </w:tcPr>
          <w:p w:rsidR="00376445" w:rsidRPr="0032029A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2029A">
              <w:rPr>
                <w:rFonts w:ascii="Times New Roman" w:hAnsi="Times New Roman" w:cs="Times New Roman"/>
                <w:sz w:val="28"/>
                <w:szCs w:val="28"/>
              </w:rPr>
              <w:t xml:space="preserve">январь-февраль </w:t>
            </w:r>
          </w:p>
        </w:tc>
        <w:tc>
          <w:tcPr>
            <w:tcW w:w="5616" w:type="dxa"/>
          </w:tcPr>
          <w:p w:rsidR="00376445" w:rsidRPr="0032029A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2029A">
              <w:rPr>
                <w:rFonts w:ascii="Times New Roman" w:hAnsi="Times New Roman" w:cs="Times New Roman"/>
                <w:sz w:val="28"/>
                <w:szCs w:val="28"/>
              </w:rPr>
              <w:t>Районный конкурс на лучшую организацию работы по профилактике безнадзорности и правонарушений среди несовершеннолетних</w:t>
            </w:r>
          </w:p>
        </w:tc>
        <w:tc>
          <w:tcPr>
            <w:tcW w:w="2902" w:type="dxa"/>
          </w:tcPr>
          <w:p w:rsidR="00376445" w:rsidRPr="0032029A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2029A">
              <w:rPr>
                <w:rFonts w:ascii="Times New Roman" w:hAnsi="Times New Roman" w:cs="Times New Roman"/>
                <w:sz w:val="28"/>
                <w:szCs w:val="28"/>
              </w:rPr>
              <w:t xml:space="preserve">Л.Р. Османова, </w:t>
            </w:r>
          </w:p>
          <w:p w:rsidR="00376445" w:rsidRPr="0032029A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2029A">
              <w:rPr>
                <w:rFonts w:ascii="Times New Roman" w:hAnsi="Times New Roman" w:cs="Times New Roman"/>
                <w:sz w:val="28"/>
                <w:szCs w:val="28"/>
              </w:rPr>
              <w:t xml:space="preserve">МБУ ДО ЦРТДЮ </w:t>
            </w:r>
          </w:p>
          <w:p w:rsidR="00376445" w:rsidRPr="0032029A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2029A">
              <w:rPr>
                <w:rFonts w:ascii="Times New Roman" w:hAnsi="Times New Roman" w:cs="Times New Roman"/>
                <w:sz w:val="28"/>
                <w:szCs w:val="28"/>
              </w:rPr>
              <w:t>р.п. Переяславка</w:t>
            </w:r>
          </w:p>
        </w:tc>
      </w:tr>
      <w:tr w:rsidR="00376445" w:rsidRPr="00F21D3C" w:rsidTr="00B855FB">
        <w:tc>
          <w:tcPr>
            <w:tcW w:w="1369" w:type="dxa"/>
          </w:tcPr>
          <w:p w:rsidR="00376445" w:rsidRPr="00A85A80" w:rsidRDefault="00376445" w:rsidP="00C76B1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85A80">
              <w:rPr>
                <w:rFonts w:ascii="Times New Roman" w:hAnsi="Times New Roman" w:cs="Times New Roman"/>
                <w:sz w:val="28"/>
                <w:szCs w:val="28"/>
              </w:rPr>
              <w:t>февраль-март</w:t>
            </w:r>
          </w:p>
        </w:tc>
        <w:tc>
          <w:tcPr>
            <w:tcW w:w="5616" w:type="dxa"/>
          </w:tcPr>
          <w:p w:rsidR="00376445" w:rsidRPr="00A85A80" w:rsidRDefault="00376445" w:rsidP="00C76B1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85A80">
              <w:rPr>
                <w:rFonts w:ascii="Times New Roman" w:hAnsi="Times New Roman" w:cs="Times New Roman"/>
                <w:sz w:val="28"/>
                <w:szCs w:val="28"/>
              </w:rPr>
              <w:t>Районный конкурс на лучшую организацию профильного обучения и профориентационной работы в ОО</w:t>
            </w:r>
          </w:p>
        </w:tc>
        <w:tc>
          <w:tcPr>
            <w:tcW w:w="2902" w:type="dxa"/>
          </w:tcPr>
          <w:p w:rsidR="00376445" w:rsidRPr="00A85A80" w:rsidRDefault="00376445" w:rsidP="00C76B1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85A80">
              <w:rPr>
                <w:rFonts w:ascii="Times New Roman" w:hAnsi="Times New Roman" w:cs="Times New Roman"/>
                <w:sz w:val="28"/>
                <w:szCs w:val="28"/>
              </w:rPr>
              <w:t>Н.А. Ефремова,</w:t>
            </w:r>
          </w:p>
          <w:p w:rsidR="00376445" w:rsidRPr="00A85A80" w:rsidRDefault="00376445" w:rsidP="00C76B1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85A80">
              <w:rPr>
                <w:rFonts w:ascii="Times New Roman" w:hAnsi="Times New Roman" w:cs="Times New Roman"/>
                <w:sz w:val="28"/>
                <w:szCs w:val="28"/>
              </w:rPr>
              <w:t xml:space="preserve">Л.А. Борисова, </w:t>
            </w:r>
          </w:p>
          <w:p w:rsidR="00376445" w:rsidRPr="00A85A80" w:rsidRDefault="00376445" w:rsidP="00C76B1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85A80">
              <w:rPr>
                <w:rFonts w:ascii="Times New Roman" w:hAnsi="Times New Roman" w:cs="Times New Roman"/>
                <w:sz w:val="28"/>
                <w:szCs w:val="28"/>
              </w:rPr>
              <w:t>Г.И. Шевченко</w:t>
            </w:r>
          </w:p>
        </w:tc>
      </w:tr>
      <w:tr w:rsidR="00376445" w:rsidRPr="00F21D3C" w:rsidTr="00B855FB">
        <w:tc>
          <w:tcPr>
            <w:tcW w:w="1369" w:type="dxa"/>
          </w:tcPr>
          <w:p w:rsidR="00376445" w:rsidRPr="0032029A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2029A">
              <w:rPr>
                <w:rFonts w:ascii="Times New Roman" w:hAnsi="Times New Roman" w:cs="Times New Roman"/>
                <w:sz w:val="28"/>
                <w:szCs w:val="28"/>
              </w:rPr>
              <w:t>февраль - май</w:t>
            </w:r>
          </w:p>
        </w:tc>
        <w:tc>
          <w:tcPr>
            <w:tcW w:w="5616" w:type="dxa"/>
          </w:tcPr>
          <w:p w:rsidR="00376445" w:rsidRPr="0032029A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2029A">
              <w:rPr>
                <w:rFonts w:ascii="Times New Roman" w:hAnsi="Times New Roman" w:cs="Times New Roman"/>
                <w:sz w:val="28"/>
                <w:szCs w:val="28"/>
              </w:rPr>
              <w:t>Районный смотр-конкурс на лучшую организацию работы по патриотическому воспитанию учащихся  ОО муниципального района</w:t>
            </w:r>
          </w:p>
        </w:tc>
        <w:tc>
          <w:tcPr>
            <w:tcW w:w="2902" w:type="dxa"/>
          </w:tcPr>
          <w:p w:rsidR="00376445" w:rsidRPr="0032029A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2029A">
              <w:rPr>
                <w:rFonts w:ascii="Times New Roman" w:hAnsi="Times New Roman" w:cs="Times New Roman"/>
                <w:sz w:val="28"/>
                <w:szCs w:val="28"/>
              </w:rPr>
              <w:t xml:space="preserve">Л.Р. Османова, </w:t>
            </w:r>
          </w:p>
          <w:p w:rsidR="00376445" w:rsidRPr="0032029A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2029A">
              <w:rPr>
                <w:rFonts w:ascii="Times New Roman" w:hAnsi="Times New Roman" w:cs="Times New Roman"/>
                <w:sz w:val="28"/>
                <w:szCs w:val="28"/>
              </w:rPr>
              <w:t>МБУ ДО ЦРТДЮ</w:t>
            </w:r>
          </w:p>
          <w:p w:rsidR="00376445" w:rsidRPr="0032029A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2029A">
              <w:rPr>
                <w:rFonts w:ascii="Times New Roman" w:hAnsi="Times New Roman" w:cs="Times New Roman"/>
                <w:sz w:val="28"/>
                <w:szCs w:val="28"/>
              </w:rPr>
              <w:t xml:space="preserve"> р.п. Переяславка</w:t>
            </w:r>
          </w:p>
        </w:tc>
      </w:tr>
      <w:tr w:rsidR="00376445" w:rsidRPr="00F21D3C" w:rsidTr="00B855FB">
        <w:tc>
          <w:tcPr>
            <w:tcW w:w="1369" w:type="dxa"/>
          </w:tcPr>
          <w:p w:rsidR="00376445" w:rsidRPr="0032029A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B5558">
              <w:rPr>
                <w:rFonts w:ascii="Times New Roman" w:hAnsi="Times New Roman" w:cs="Times New Roman"/>
                <w:sz w:val="28"/>
                <w:szCs w:val="28"/>
              </w:rPr>
              <w:t>апрель - июль</w:t>
            </w:r>
          </w:p>
        </w:tc>
        <w:tc>
          <w:tcPr>
            <w:tcW w:w="5616" w:type="dxa"/>
          </w:tcPr>
          <w:p w:rsidR="00376445" w:rsidRPr="0032029A" w:rsidRDefault="00376445" w:rsidP="00FF718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Муниципальный этап краевого</w:t>
            </w:r>
            <w:r w:rsidRPr="00FF7184">
              <w:rPr>
                <w:rFonts w:ascii="Times New Roman" w:hAnsi="Times New Roman" w:cs="Times New Roman"/>
                <w:sz w:val="28"/>
                <w:szCs w:val="28"/>
              </w:rPr>
              <w:t xml:space="preserve"> конкурс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FF7184">
              <w:rPr>
                <w:rFonts w:ascii="Times New Roman" w:hAnsi="Times New Roman" w:cs="Times New Roman"/>
                <w:sz w:val="28"/>
                <w:szCs w:val="28"/>
              </w:rPr>
              <w:t xml:space="preserve"> "Школа – территория здоровья 2017"</w:t>
            </w:r>
          </w:p>
        </w:tc>
        <w:tc>
          <w:tcPr>
            <w:tcW w:w="2902" w:type="dxa"/>
          </w:tcPr>
          <w:p w:rsidR="00376445" w:rsidRPr="0032029A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2029A">
              <w:rPr>
                <w:rFonts w:ascii="Times New Roman" w:hAnsi="Times New Roman"/>
                <w:sz w:val="28"/>
                <w:szCs w:val="28"/>
              </w:rPr>
              <w:t>Д.Г. Черепанов</w:t>
            </w:r>
          </w:p>
        </w:tc>
      </w:tr>
      <w:tr w:rsidR="00376445" w:rsidRPr="00F21D3C" w:rsidTr="00B855FB">
        <w:tc>
          <w:tcPr>
            <w:tcW w:w="1369" w:type="dxa"/>
          </w:tcPr>
          <w:p w:rsidR="00376445" w:rsidRPr="003B5558" w:rsidRDefault="00376445" w:rsidP="008A79C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B5558">
              <w:rPr>
                <w:rFonts w:ascii="Times New Roman" w:hAnsi="Times New Roman"/>
                <w:sz w:val="28"/>
                <w:szCs w:val="28"/>
              </w:rPr>
              <w:t xml:space="preserve">июнь – август </w:t>
            </w:r>
          </w:p>
        </w:tc>
        <w:tc>
          <w:tcPr>
            <w:tcW w:w="5616" w:type="dxa"/>
          </w:tcPr>
          <w:p w:rsidR="00376445" w:rsidRPr="003B5558" w:rsidRDefault="00376445" w:rsidP="008A79C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B5558">
              <w:rPr>
                <w:rFonts w:ascii="Times New Roman" w:hAnsi="Times New Roman"/>
                <w:sz w:val="28"/>
                <w:szCs w:val="28"/>
              </w:rPr>
              <w:t>Президентские состязания</w:t>
            </w:r>
          </w:p>
        </w:tc>
        <w:tc>
          <w:tcPr>
            <w:tcW w:w="2902" w:type="dxa"/>
          </w:tcPr>
          <w:p w:rsidR="00376445" w:rsidRPr="003B5558" w:rsidRDefault="00376445" w:rsidP="008A79C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B5558">
              <w:rPr>
                <w:rFonts w:ascii="Times New Roman" w:hAnsi="Times New Roman"/>
                <w:sz w:val="28"/>
                <w:szCs w:val="28"/>
              </w:rPr>
              <w:t xml:space="preserve">Д.Г. Черепанов </w:t>
            </w:r>
          </w:p>
        </w:tc>
      </w:tr>
      <w:tr w:rsidR="00376445" w:rsidRPr="00F21D3C" w:rsidTr="00B855FB">
        <w:tc>
          <w:tcPr>
            <w:tcW w:w="1369" w:type="dxa"/>
          </w:tcPr>
          <w:p w:rsidR="00376445" w:rsidRPr="003B5558" w:rsidRDefault="00376445" w:rsidP="008A79C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B5558">
              <w:rPr>
                <w:rFonts w:ascii="Times New Roman" w:hAnsi="Times New Roman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5616" w:type="dxa"/>
          </w:tcPr>
          <w:p w:rsidR="00376445" w:rsidRPr="003B5558" w:rsidRDefault="00376445" w:rsidP="008A79C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B5558">
              <w:rPr>
                <w:rFonts w:ascii="Times New Roman" w:hAnsi="Times New Roman"/>
                <w:sz w:val="28"/>
                <w:szCs w:val="28"/>
                <w:lang w:eastAsia="ru-RU"/>
              </w:rPr>
              <w:t>Районные соревнования по пожарно-прикладному спорту среди команд дружин юных пожарных</w:t>
            </w:r>
          </w:p>
        </w:tc>
        <w:tc>
          <w:tcPr>
            <w:tcW w:w="2902" w:type="dxa"/>
          </w:tcPr>
          <w:p w:rsidR="00376445" w:rsidRPr="003B5558" w:rsidRDefault="00376445" w:rsidP="008A79C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Л.Р. Османова</w:t>
            </w:r>
            <w:r w:rsidRPr="003B5558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, руководители ОО </w:t>
            </w:r>
          </w:p>
        </w:tc>
      </w:tr>
      <w:tr w:rsidR="00376445" w:rsidRPr="00F21D3C" w:rsidTr="00B855FB">
        <w:tc>
          <w:tcPr>
            <w:tcW w:w="1369" w:type="dxa"/>
          </w:tcPr>
          <w:p w:rsidR="00376445" w:rsidRPr="00106688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06688">
              <w:rPr>
                <w:rFonts w:ascii="Times New Roman" w:hAnsi="Times New Roman" w:cs="Times New Roman"/>
                <w:sz w:val="28"/>
                <w:szCs w:val="28"/>
              </w:rPr>
              <w:t>сентябрь - октябрь</w:t>
            </w:r>
          </w:p>
        </w:tc>
        <w:tc>
          <w:tcPr>
            <w:tcW w:w="5616" w:type="dxa"/>
          </w:tcPr>
          <w:p w:rsidR="00376445" w:rsidRPr="00106688" w:rsidRDefault="00376445" w:rsidP="0010668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06688">
              <w:rPr>
                <w:rFonts w:ascii="Times New Roman" w:hAnsi="Times New Roman" w:cs="Times New Roman"/>
                <w:sz w:val="28"/>
                <w:szCs w:val="28"/>
              </w:rPr>
              <w:t>Районный конкурс на лучший проект профориентационной работы в ДОУ</w:t>
            </w:r>
          </w:p>
        </w:tc>
        <w:tc>
          <w:tcPr>
            <w:tcW w:w="2902" w:type="dxa"/>
          </w:tcPr>
          <w:p w:rsidR="00376445" w:rsidRPr="00106688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06688">
              <w:rPr>
                <w:rFonts w:ascii="Times New Roman" w:hAnsi="Times New Roman" w:cs="Times New Roman"/>
                <w:sz w:val="28"/>
                <w:szCs w:val="28"/>
              </w:rPr>
              <w:t>Е.С. Данилова,</w:t>
            </w:r>
          </w:p>
          <w:p w:rsidR="00376445" w:rsidRPr="00106688" w:rsidRDefault="00376445" w:rsidP="003B555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06688">
              <w:rPr>
                <w:rFonts w:ascii="Times New Roman" w:hAnsi="Times New Roman" w:cs="Times New Roman"/>
                <w:sz w:val="28"/>
                <w:szCs w:val="28"/>
              </w:rPr>
              <w:t>руководители МБДОУ</w:t>
            </w:r>
          </w:p>
        </w:tc>
      </w:tr>
      <w:tr w:rsidR="00376445" w:rsidRPr="00F21D3C" w:rsidTr="00B855FB">
        <w:tc>
          <w:tcPr>
            <w:tcW w:w="1369" w:type="dxa"/>
          </w:tcPr>
          <w:p w:rsidR="00376445" w:rsidRPr="003B5558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B5558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5616" w:type="dxa"/>
          </w:tcPr>
          <w:p w:rsidR="00376445" w:rsidRPr="003B5558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B5558">
              <w:rPr>
                <w:rFonts w:ascii="Times New Roman" w:hAnsi="Times New Roman" w:cs="Times New Roman"/>
                <w:sz w:val="28"/>
                <w:szCs w:val="28"/>
              </w:rPr>
              <w:t>Районный конкурс на лучшую организацию дня открытых дверей в организациях дополнительного образования</w:t>
            </w:r>
          </w:p>
        </w:tc>
        <w:tc>
          <w:tcPr>
            <w:tcW w:w="2902" w:type="dxa"/>
          </w:tcPr>
          <w:p w:rsidR="00376445" w:rsidRPr="003B5558" w:rsidRDefault="00376445" w:rsidP="008A79C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B5558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</w:p>
        </w:tc>
      </w:tr>
      <w:tr w:rsidR="00376445" w:rsidRPr="00F21D3C" w:rsidTr="00B855FB">
        <w:tc>
          <w:tcPr>
            <w:tcW w:w="1369" w:type="dxa"/>
          </w:tcPr>
          <w:p w:rsidR="00376445" w:rsidRPr="003B5558" w:rsidRDefault="00376445" w:rsidP="008A79C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B5558">
              <w:rPr>
                <w:rFonts w:ascii="Times New Roman" w:hAnsi="Times New Roman"/>
                <w:sz w:val="28"/>
                <w:szCs w:val="28"/>
                <w:lang w:eastAsia="ru-RU"/>
              </w:rPr>
              <w:t>октябрь</w:t>
            </w:r>
          </w:p>
        </w:tc>
        <w:tc>
          <w:tcPr>
            <w:tcW w:w="5616" w:type="dxa"/>
          </w:tcPr>
          <w:p w:rsidR="00376445" w:rsidRPr="003B5558" w:rsidRDefault="00376445" w:rsidP="008A79C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B5558">
              <w:rPr>
                <w:rFonts w:ascii="Times New Roman" w:hAnsi="Times New Roman"/>
                <w:sz w:val="28"/>
                <w:szCs w:val="28"/>
                <w:lang w:eastAsia="ru-RU"/>
              </w:rPr>
              <w:t>Районный конкурс детского творчества на противопожарную тематику</w:t>
            </w:r>
          </w:p>
        </w:tc>
        <w:tc>
          <w:tcPr>
            <w:tcW w:w="2902" w:type="dxa"/>
          </w:tcPr>
          <w:p w:rsidR="00376445" w:rsidRPr="003B5558" w:rsidRDefault="00376445" w:rsidP="008A79C2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3B5558">
              <w:rPr>
                <w:rFonts w:ascii="Times New Roman" w:hAnsi="Times New Roman"/>
                <w:sz w:val="28"/>
                <w:szCs w:val="28"/>
                <w:lang w:eastAsia="ru-RU"/>
              </w:rPr>
              <w:t>Л.Р. Османова, руководители ОО</w:t>
            </w:r>
          </w:p>
        </w:tc>
      </w:tr>
    </w:tbl>
    <w:p w:rsidR="00376445" w:rsidRPr="00F21D3C" w:rsidRDefault="00376445" w:rsidP="000712D9">
      <w:pPr>
        <w:pStyle w:val="21"/>
        <w:rPr>
          <w:highlight w:val="yellow"/>
        </w:rPr>
      </w:pPr>
      <w:bookmarkStart w:id="101" w:name="_Toc249702328"/>
      <w:bookmarkStart w:id="102" w:name="_Toc249702443"/>
      <w:bookmarkStart w:id="103" w:name="_Toc315090050"/>
      <w:bookmarkStart w:id="104" w:name="_Toc315095399"/>
      <w:bookmarkStart w:id="105" w:name="_Toc349231696"/>
    </w:p>
    <w:p w:rsidR="00376445" w:rsidRPr="008A79C2" w:rsidRDefault="00376445" w:rsidP="000712D9">
      <w:pPr>
        <w:pStyle w:val="21"/>
      </w:pPr>
      <w:bookmarkStart w:id="106" w:name="_Toc378004388"/>
      <w:bookmarkStart w:id="107" w:name="_Toc472697037"/>
      <w:r w:rsidRPr="008A79C2">
        <w:t>14.6. Общие мероприятия</w:t>
      </w:r>
      <w:bookmarkEnd w:id="101"/>
      <w:bookmarkEnd w:id="102"/>
      <w:bookmarkEnd w:id="103"/>
      <w:bookmarkEnd w:id="104"/>
      <w:bookmarkEnd w:id="105"/>
      <w:bookmarkEnd w:id="106"/>
      <w:bookmarkEnd w:id="107"/>
    </w:p>
    <w:p w:rsidR="00376445" w:rsidRPr="008A79C2" w:rsidRDefault="00376445" w:rsidP="00AC0BE9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9892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93"/>
        <w:gridCol w:w="5896"/>
        <w:gridCol w:w="2703"/>
      </w:tblGrid>
      <w:tr w:rsidR="00376445" w:rsidRPr="00F21D3C" w:rsidTr="00EF3305">
        <w:tc>
          <w:tcPr>
            <w:tcW w:w="1293" w:type="dxa"/>
          </w:tcPr>
          <w:p w:rsidR="00376445" w:rsidRPr="008A79C2" w:rsidRDefault="00376445" w:rsidP="00AC0BE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A79C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дата</w:t>
            </w:r>
          </w:p>
        </w:tc>
        <w:tc>
          <w:tcPr>
            <w:tcW w:w="5896" w:type="dxa"/>
          </w:tcPr>
          <w:p w:rsidR="00376445" w:rsidRPr="008A79C2" w:rsidRDefault="00376445" w:rsidP="00AC0BE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A79C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мероприятия</w:t>
            </w:r>
          </w:p>
          <w:p w:rsidR="00376445" w:rsidRPr="008A79C2" w:rsidRDefault="00376445" w:rsidP="00AC0BE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703" w:type="dxa"/>
          </w:tcPr>
          <w:p w:rsidR="00376445" w:rsidRPr="008A79C2" w:rsidRDefault="00376445" w:rsidP="00AC0BE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A79C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ответственный</w:t>
            </w:r>
          </w:p>
        </w:tc>
      </w:tr>
      <w:tr w:rsidR="00376445" w:rsidRPr="00F21D3C" w:rsidTr="00EF3305">
        <w:tc>
          <w:tcPr>
            <w:tcW w:w="1293" w:type="dxa"/>
          </w:tcPr>
          <w:p w:rsidR="00376445" w:rsidRPr="008A79C2" w:rsidRDefault="00376445" w:rsidP="00E737C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A79C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896" w:type="dxa"/>
          </w:tcPr>
          <w:p w:rsidR="00376445" w:rsidRPr="008A79C2" w:rsidRDefault="00376445" w:rsidP="00E737C6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8A79C2">
              <w:rPr>
                <w:rFonts w:ascii="Times New Roman" w:hAnsi="Times New Roman" w:cs="Times New Roman"/>
                <w:i/>
                <w:sz w:val="28"/>
                <w:szCs w:val="28"/>
                <w:lang w:eastAsia="ru-RU"/>
              </w:rPr>
              <w:t>Подготовка и размещение в средствах массовой информации материалов о развитии муниципальной системы образования:</w:t>
            </w:r>
          </w:p>
        </w:tc>
        <w:tc>
          <w:tcPr>
            <w:tcW w:w="2703" w:type="dxa"/>
          </w:tcPr>
          <w:p w:rsidR="00376445" w:rsidRPr="008A79C2" w:rsidRDefault="00376445" w:rsidP="00E737C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A79C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специалисты Управления образования</w:t>
            </w:r>
          </w:p>
        </w:tc>
      </w:tr>
      <w:tr w:rsidR="00376445" w:rsidRPr="00D9611D" w:rsidTr="00EF3305">
        <w:tc>
          <w:tcPr>
            <w:tcW w:w="1293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январь</w:t>
            </w:r>
          </w:p>
        </w:tc>
        <w:tc>
          <w:tcPr>
            <w:tcW w:w="5896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Социальные гарантии, предоставляемые  молодым педагогам</w:t>
            </w:r>
          </w:p>
        </w:tc>
        <w:tc>
          <w:tcPr>
            <w:tcW w:w="2703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С.А. Азон</w:t>
            </w:r>
          </w:p>
        </w:tc>
      </w:tr>
      <w:tr w:rsidR="00376445" w:rsidRPr="00D9611D" w:rsidTr="00EF3305">
        <w:tc>
          <w:tcPr>
            <w:tcW w:w="1293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5896" w:type="dxa"/>
          </w:tcPr>
          <w:p w:rsidR="00376445" w:rsidRPr="00EF3305" w:rsidRDefault="00376445" w:rsidP="00C76B1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Реализация всероссийской образовательной программы «Разговор о правильном питании»</w:t>
            </w:r>
          </w:p>
        </w:tc>
        <w:tc>
          <w:tcPr>
            <w:tcW w:w="2703" w:type="dxa"/>
          </w:tcPr>
          <w:p w:rsidR="00376445" w:rsidRPr="00EF3305" w:rsidRDefault="00376445" w:rsidP="00C76B1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В.О. Комаренко</w:t>
            </w:r>
          </w:p>
        </w:tc>
      </w:tr>
      <w:tr w:rsidR="00376445" w:rsidRPr="00D9611D" w:rsidTr="00EF3305">
        <w:tc>
          <w:tcPr>
            <w:tcW w:w="1293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март</w:t>
            </w:r>
          </w:p>
        </w:tc>
        <w:tc>
          <w:tcPr>
            <w:tcW w:w="5896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Организация деятельности школ по профессиональной ориентации учащихся</w:t>
            </w:r>
          </w:p>
        </w:tc>
        <w:tc>
          <w:tcPr>
            <w:tcW w:w="2703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Г.И. Шевченко</w:t>
            </w:r>
          </w:p>
        </w:tc>
      </w:tr>
      <w:tr w:rsidR="00376445" w:rsidRPr="00D9611D" w:rsidTr="00EF3305">
        <w:tc>
          <w:tcPr>
            <w:tcW w:w="1293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апрель</w:t>
            </w:r>
          </w:p>
        </w:tc>
        <w:tc>
          <w:tcPr>
            <w:tcW w:w="5896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 введении федеральных государственных образовательных стандартов среднего общего образования</w:t>
            </w:r>
          </w:p>
        </w:tc>
        <w:tc>
          <w:tcPr>
            <w:tcW w:w="2703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Л.А. Борисова</w:t>
            </w:r>
          </w:p>
        </w:tc>
      </w:tr>
      <w:tr w:rsidR="00376445" w:rsidRPr="00D9611D" w:rsidTr="00EF3305">
        <w:tc>
          <w:tcPr>
            <w:tcW w:w="1293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май</w:t>
            </w:r>
          </w:p>
        </w:tc>
        <w:tc>
          <w:tcPr>
            <w:tcW w:w="5896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О летних каникулах в 2017 году</w:t>
            </w:r>
          </w:p>
        </w:tc>
        <w:tc>
          <w:tcPr>
            <w:tcW w:w="2703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</w:p>
        </w:tc>
      </w:tr>
      <w:tr w:rsidR="00376445" w:rsidRPr="00D9611D" w:rsidTr="00EF3305">
        <w:tc>
          <w:tcPr>
            <w:tcW w:w="1293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июнь</w:t>
            </w:r>
          </w:p>
        </w:tc>
        <w:tc>
          <w:tcPr>
            <w:tcW w:w="5896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О подготовке школ к новому 2017-2018 учебному году</w:t>
            </w:r>
          </w:p>
        </w:tc>
        <w:tc>
          <w:tcPr>
            <w:tcW w:w="2703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И.Г. Наумова,</w:t>
            </w:r>
          </w:p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Н.С. Сабаева</w:t>
            </w:r>
          </w:p>
        </w:tc>
      </w:tr>
      <w:tr w:rsidR="00376445" w:rsidRPr="00D9611D" w:rsidTr="00EF3305">
        <w:tc>
          <w:tcPr>
            <w:tcW w:w="1293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июль</w:t>
            </w:r>
          </w:p>
        </w:tc>
        <w:tc>
          <w:tcPr>
            <w:tcW w:w="5896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Об инновациях в МБДОУ муниципального района</w:t>
            </w:r>
          </w:p>
        </w:tc>
        <w:tc>
          <w:tcPr>
            <w:tcW w:w="2703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Е.С. Данилова</w:t>
            </w:r>
          </w:p>
        </w:tc>
      </w:tr>
      <w:tr w:rsidR="00376445" w:rsidRPr="00D9611D" w:rsidTr="00EF3305">
        <w:tc>
          <w:tcPr>
            <w:tcW w:w="1293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июль</w:t>
            </w:r>
          </w:p>
        </w:tc>
        <w:tc>
          <w:tcPr>
            <w:tcW w:w="5896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Итоги государственной итоговой аттестации выпускников 2017 года</w:t>
            </w:r>
          </w:p>
        </w:tc>
        <w:tc>
          <w:tcPr>
            <w:tcW w:w="2703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Н.А. Ефремова</w:t>
            </w:r>
          </w:p>
        </w:tc>
      </w:tr>
      <w:tr w:rsidR="00376445" w:rsidRPr="00D9611D" w:rsidTr="00EF3305">
        <w:tc>
          <w:tcPr>
            <w:tcW w:w="1293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август</w:t>
            </w:r>
          </w:p>
        </w:tc>
        <w:tc>
          <w:tcPr>
            <w:tcW w:w="5896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О готовности образовательных учреждений к новому 2017-2018 учебному году</w:t>
            </w:r>
          </w:p>
        </w:tc>
        <w:tc>
          <w:tcPr>
            <w:tcW w:w="2703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И.Г. Наумова,</w:t>
            </w:r>
          </w:p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Н.С. Сабаева</w:t>
            </w:r>
          </w:p>
        </w:tc>
      </w:tr>
      <w:tr w:rsidR="00376445" w:rsidRPr="00D9611D" w:rsidTr="00EF3305">
        <w:tc>
          <w:tcPr>
            <w:tcW w:w="1293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сентябрь</w:t>
            </w:r>
          </w:p>
        </w:tc>
        <w:tc>
          <w:tcPr>
            <w:tcW w:w="5896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О реализации районного проекта помощи школ, находящихся в сложных социальных условиях</w:t>
            </w:r>
          </w:p>
        </w:tc>
        <w:tc>
          <w:tcPr>
            <w:tcW w:w="2703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Н.А. Ефремова</w:t>
            </w:r>
          </w:p>
        </w:tc>
      </w:tr>
      <w:tr w:rsidR="00376445" w:rsidRPr="00D9611D" w:rsidTr="00EF3305">
        <w:tc>
          <w:tcPr>
            <w:tcW w:w="1293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5896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О развитии детского туризма</w:t>
            </w:r>
          </w:p>
        </w:tc>
        <w:tc>
          <w:tcPr>
            <w:tcW w:w="2703" w:type="dxa"/>
          </w:tcPr>
          <w:p w:rsidR="00376445" w:rsidRPr="00EF3305" w:rsidRDefault="00376445" w:rsidP="00EF330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</w:p>
        </w:tc>
      </w:tr>
      <w:tr w:rsidR="00376445" w:rsidRPr="00D9611D" w:rsidTr="00EF3305">
        <w:tc>
          <w:tcPr>
            <w:tcW w:w="1293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5896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Об организации доступного образования для детей с ОВЗ</w:t>
            </w:r>
          </w:p>
        </w:tc>
        <w:tc>
          <w:tcPr>
            <w:tcW w:w="2703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Г.И. Шевченко</w:t>
            </w:r>
          </w:p>
        </w:tc>
      </w:tr>
      <w:tr w:rsidR="00376445" w:rsidRPr="00D9611D" w:rsidTr="00EF3305">
        <w:tc>
          <w:tcPr>
            <w:tcW w:w="1293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декабрь</w:t>
            </w:r>
          </w:p>
        </w:tc>
        <w:tc>
          <w:tcPr>
            <w:tcW w:w="5896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Об организации каникулярного отдыха, оздоровления и занятости учащихся</w:t>
            </w:r>
          </w:p>
        </w:tc>
        <w:tc>
          <w:tcPr>
            <w:tcW w:w="2703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</w:p>
        </w:tc>
      </w:tr>
      <w:tr w:rsidR="00376445" w:rsidRPr="00D9611D" w:rsidTr="00EF3305">
        <w:tc>
          <w:tcPr>
            <w:tcW w:w="1293" w:type="dxa"/>
          </w:tcPr>
          <w:p w:rsidR="00376445" w:rsidRPr="00EF3305" w:rsidRDefault="00376445" w:rsidP="00EF330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5896" w:type="dxa"/>
          </w:tcPr>
          <w:p w:rsidR="00376445" w:rsidRPr="00EF3305" w:rsidRDefault="00376445" w:rsidP="00EF33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 xml:space="preserve">Организация реализации в ОО образовательной программы «Разговор о правильном питании» </w:t>
            </w:r>
          </w:p>
        </w:tc>
        <w:tc>
          <w:tcPr>
            <w:tcW w:w="2703" w:type="dxa"/>
          </w:tcPr>
          <w:p w:rsidR="00376445" w:rsidRPr="00EF3305" w:rsidRDefault="00376445" w:rsidP="00EF330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F3305">
              <w:rPr>
                <w:rFonts w:ascii="Times New Roman" w:hAnsi="Times New Roman" w:cs="Times New Roman"/>
                <w:sz w:val="28"/>
                <w:szCs w:val="28"/>
              </w:rPr>
              <w:t xml:space="preserve">В.О. Комаренко </w:t>
            </w:r>
          </w:p>
        </w:tc>
      </w:tr>
      <w:tr w:rsidR="00376445" w:rsidRPr="00D9611D" w:rsidTr="00EF3305">
        <w:tc>
          <w:tcPr>
            <w:tcW w:w="1293" w:type="dxa"/>
          </w:tcPr>
          <w:p w:rsidR="00376445" w:rsidRPr="00D9611D" w:rsidRDefault="00376445" w:rsidP="00D9611D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</w:rPr>
            </w:pPr>
            <w:r w:rsidRPr="00D9611D">
              <w:rPr>
                <w:rFonts w:ascii="Times New Roman" w:hAnsi="Times New Roman" w:cs="Times New Roman"/>
                <w:sz w:val="28"/>
                <w:szCs w:val="28"/>
              </w:rPr>
              <w:t>январь, март, июнь, октябрь</w:t>
            </w:r>
          </w:p>
        </w:tc>
        <w:tc>
          <w:tcPr>
            <w:tcW w:w="5896" w:type="dxa"/>
          </w:tcPr>
          <w:p w:rsidR="00376445" w:rsidRPr="00D9611D" w:rsidRDefault="00376445" w:rsidP="00D9611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9611D">
              <w:rPr>
                <w:rFonts w:ascii="Times New Roman" w:hAnsi="Times New Roman" w:cs="Times New Roman"/>
                <w:sz w:val="28"/>
                <w:szCs w:val="28"/>
              </w:rPr>
              <w:t>Заседания Общественного совета по проведению независимой оценка качества работы образовательных организаций муниципального района имени Лазо, оказывающих социальные услуги населению в сфере образования</w:t>
            </w:r>
          </w:p>
        </w:tc>
        <w:tc>
          <w:tcPr>
            <w:tcW w:w="2703" w:type="dxa"/>
          </w:tcPr>
          <w:p w:rsidR="00376445" w:rsidRPr="00D9611D" w:rsidRDefault="00376445" w:rsidP="00D9611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9611D">
              <w:rPr>
                <w:rFonts w:ascii="Times New Roman" w:hAnsi="Times New Roman" w:cs="Times New Roman"/>
                <w:sz w:val="28"/>
                <w:szCs w:val="28"/>
              </w:rPr>
              <w:t>Н.А. Сысоева,</w:t>
            </w:r>
          </w:p>
          <w:p w:rsidR="00376445" w:rsidRPr="00D9611D" w:rsidRDefault="00376445" w:rsidP="00D9611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9611D">
              <w:rPr>
                <w:rFonts w:ascii="Times New Roman" w:hAnsi="Times New Roman" w:cs="Times New Roman"/>
                <w:sz w:val="28"/>
                <w:szCs w:val="28"/>
              </w:rPr>
              <w:t>А.С. Соловьева</w:t>
            </w:r>
          </w:p>
        </w:tc>
      </w:tr>
      <w:tr w:rsidR="00376445" w:rsidRPr="00D9611D" w:rsidTr="00EF3305">
        <w:tc>
          <w:tcPr>
            <w:tcW w:w="1293" w:type="dxa"/>
          </w:tcPr>
          <w:p w:rsidR="00376445" w:rsidRPr="00D9611D" w:rsidRDefault="00376445" w:rsidP="00D9611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9611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май, октябрь</w:t>
            </w:r>
          </w:p>
        </w:tc>
        <w:tc>
          <w:tcPr>
            <w:tcW w:w="5896" w:type="dxa"/>
          </w:tcPr>
          <w:p w:rsidR="00376445" w:rsidRPr="00D9611D" w:rsidRDefault="00376445" w:rsidP="00D9611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9611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Ярмарка учебных мест для выпускников 9, 11 классов</w:t>
            </w:r>
          </w:p>
        </w:tc>
        <w:tc>
          <w:tcPr>
            <w:tcW w:w="2703" w:type="dxa"/>
          </w:tcPr>
          <w:p w:rsidR="00376445" w:rsidRPr="00D9611D" w:rsidRDefault="00376445" w:rsidP="00D9611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9611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Г.И. Шевченко, руководители ОО</w:t>
            </w:r>
          </w:p>
        </w:tc>
      </w:tr>
      <w:tr w:rsidR="00376445" w:rsidRPr="00D9611D" w:rsidTr="00EF3305">
        <w:tc>
          <w:tcPr>
            <w:tcW w:w="1293" w:type="dxa"/>
          </w:tcPr>
          <w:p w:rsidR="00376445" w:rsidRPr="00D9611D" w:rsidRDefault="00376445" w:rsidP="00D9611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9611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апрель, октябрь</w:t>
            </w:r>
          </w:p>
        </w:tc>
        <w:tc>
          <w:tcPr>
            <w:tcW w:w="5896" w:type="dxa"/>
          </w:tcPr>
          <w:p w:rsidR="00376445" w:rsidRPr="00D9611D" w:rsidRDefault="00376445" w:rsidP="00D9611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9611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Месячник по благоустройству территории ОО</w:t>
            </w:r>
          </w:p>
        </w:tc>
        <w:tc>
          <w:tcPr>
            <w:tcW w:w="2703" w:type="dxa"/>
          </w:tcPr>
          <w:p w:rsidR="00376445" w:rsidRPr="00D9611D" w:rsidRDefault="00376445" w:rsidP="00D9611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9611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И.Г. Наумова,</w:t>
            </w:r>
          </w:p>
          <w:p w:rsidR="00376445" w:rsidRPr="00D9611D" w:rsidRDefault="00376445" w:rsidP="00D9611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9611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Л.Р. Османова</w:t>
            </w:r>
          </w:p>
        </w:tc>
      </w:tr>
      <w:tr w:rsidR="00376445" w:rsidRPr="00D9611D" w:rsidTr="00EF3305">
        <w:tc>
          <w:tcPr>
            <w:tcW w:w="1293" w:type="dxa"/>
          </w:tcPr>
          <w:p w:rsidR="00376445" w:rsidRPr="00D9611D" w:rsidRDefault="00376445" w:rsidP="00D9611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май-июл</w:t>
            </w:r>
            <w:r w:rsidRPr="00D9611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ь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, сентябрь</w:t>
            </w:r>
          </w:p>
        </w:tc>
        <w:tc>
          <w:tcPr>
            <w:tcW w:w="5896" w:type="dxa"/>
          </w:tcPr>
          <w:p w:rsidR="00376445" w:rsidRPr="00D9611D" w:rsidRDefault="00376445" w:rsidP="00D9611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9611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государственной итоговой аттестации выпускников 9,11 (12) классов</w:t>
            </w:r>
          </w:p>
        </w:tc>
        <w:tc>
          <w:tcPr>
            <w:tcW w:w="2703" w:type="dxa"/>
          </w:tcPr>
          <w:p w:rsidR="00376445" w:rsidRPr="00D9611D" w:rsidRDefault="00376445" w:rsidP="00D9611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9611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Н.С. Сабаева,</w:t>
            </w:r>
          </w:p>
          <w:p w:rsidR="00376445" w:rsidRDefault="00376445" w:rsidP="00D9611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9611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Н.А. Ефремова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, </w:t>
            </w:r>
          </w:p>
          <w:p w:rsidR="00376445" w:rsidRPr="00D9611D" w:rsidRDefault="00376445" w:rsidP="00D9611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Г.И. Шевченко</w:t>
            </w:r>
          </w:p>
        </w:tc>
      </w:tr>
      <w:tr w:rsidR="00376445" w:rsidRPr="00D9611D" w:rsidTr="00EF3305">
        <w:tc>
          <w:tcPr>
            <w:tcW w:w="1293" w:type="dxa"/>
          </w:tcPr>
          <w:p w:rsidR="00376445" w:rsidRPr="00D9611D" w:rsidRDefault="00376445" w:rsidP="00D9611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9611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август </w:t>
            </w:r>
          </w:p>
        </w:tc>
        <w:tc>
          <w:tcPr>
            <w:tcW w:w="5896" w:type="dxa"/>
          </w:tcPr>
          <w:p w:rsidR="00376445" w:rsidRPr="00D9611D" w:rsidRDefault="00376445" w:rsidP="00D9611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9611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Организация приемки школ к началу 2017-2018 учебного года </w:t>
            </w:r>
          </w:p>
        </w:tc>
        <w:tc>
          <w:tcPr>
            <w:tcW w:w="2703" w:type="dxa"/>
          </w:tcPr>
          <w:p w:rsidR="00376445" w:rsidRPr="00D9611D" w:rsidRDefault="00376445" w:rsidP="00D9611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9611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И.Г. Наумова</w:t>
            </w:r>
          </w:p>
        </w:tc>
      </w:tr>
      <w:tr w:rsidR="00376445" w:rsidRPr="00D9611D" w:rsidTr="00EF3305">
        <w:tc>
          <w:tcPr>
            <w:tcW w:w="1293" w:type="dxa"/>
          </w:tcPr>
          <w:p w:rsidR="00376445" w:rsidRPr="00D9611D" w:rsidRDefault="00376445" w:rsidP="00D9611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9611D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5896" w:type="dxa"/>
          </w:tcPr>
          <w:p w:rsidR="00376445" w:rsidRPr="00D9611D" w:rsidRDefault="00376445" w:rsidP="00D9611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9611D">
              <w:rPr>
                <w:rFonts w:ascii="Times New Roman" w:hAnsi="Times New Roman" w:cs="Times New Roman"/>
                <w:sz w:val="28"/>
                <w:szCs w:val="28"/>
              </w:rPr>
              <w:t xml:space="preserve"> Районное родительское собрание               «</w:t>
            </w:r>
            <w:r w:rsidRPr="00D9611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Семья и школа: мое время – мой выбор»</w:t>
            </w:r>
          </w:p>
        </w:tc>
        <w:tc>
          <w:tcPr>
            <w:tcW w:w="2703" w:type="dxa"/>
          </w:tcPr>
          <w:p w:rsidR="00376445" w:rsidRPr="00D9611D" w:rsidRDefault="00376445" w:rsidP="00D9611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9611D">
              <w:rPr>
                <w:rFonts w:ascii="Times New Roman" w:hAnsi="Times New Roman" w:cs="Times New Roman"/>
                <w:sz w:val="28"/>
                <w:szCs w:val="28"/>
              </w:rPr>
              <w:t>Н.А. Ефремова,</w:t>
            </w:r>
          </w:p>
          <w:p w:rsidR="00376445" w:rsidRPr="00D9611D" w:rsidRDefault="00376445" w:rsidP="00D9611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9611D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</w:p>
        </w:tc>
      </w:tr>
    </w:tbl>
    <w:p w:rsidR="00376445" w:rsidRPr="00D9611D" w:rsidRDefault="00376445" w:rsidP="00897439">
      <w:pPr>
        <w:pStyle w:val="10"/>
        <w:spacing w:before="0" w:line="240" w:lineRule="exact"/>
        <w:jc w:val="left"/>
        <w:rPr>
          <w:highlight w:val="yellow"/>
        </w:rPr>
      </w:pPr>
      <w:bookmarkStart w:id="108" w:name="_Toc349231697"/>
    </w:p>
    <w:p w:rsidR="00376445" w:rsidRPr="00043233" w:rsidRDefault="00376445" w:rsidP="00917D01">
      <w:pPr>
        <w:pStyle w:val="10"/>
        <w:spacing w:before="0" w:line="240" w:lineRule="exact"/>
        <w:jc w:val="both"/>
      </w:pPr>
      <w:bookmarkStart w:id="109" w:name="_Toc472697038"/>
      <w:r w:rsidRPr="00043233">
        <w:t>1</w:t>
      </w:r>
      <w:r>
        <w:t>5</w:t>
      </w:r>
      <w:r w:rsidRPr="00043233">
        <w:t>. Мероприятия по изучению положения дел, оказанию методической помощи образовательным организациям муниципального района</w:t>
      </w:r>
      <w:bookmarkEnd w:id="109"/>
      <w:r w:rsidRPr="00043233">
        <w:t xml:space="preserve"> </w:t>
      </w:r>
      <w:bookmarkEnd w:id="108"/>
    </w:p>
    <w:p w:rsidR="00376445" w:rsidRPr="00043233" w:rsidRDefault="00376445" w:rsidP="00897439">
      <w:pPr>
        <w:pStyle w:val="10"/>
        <w:spacing w:before="0" w:line="240" w:lineRule="exact"/>
        <w:jc w:val="left"/>
      </w:pPr>
    </w:p>
    <w:tbl>
      <w:tblPr>
        <w:tblW w:w="9887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28"/>
        <w:gridCol w:w="6992"/>
        <w:gridCol w:w="1967"/>
      </w:tblGrid>
      <w:tr w:rsidR="00376445" w:rsidRPr="00043233" w:rsidTr="00B27D55">
        <w:tc>
          <w:tcPr>
            <w:tcW w:w="928" w:type="dxa"/>
          </w:tcPr>
          <w:p w:rsidR="00376445" w:rsidRPr="00043233" w:rsidRDefault="00376445" w:rsidP="00E4618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4323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№ п.п.</w:t>
            </w:r>
          </w:p>
        </w:tc>
        <w:tc>
          <w:tcPr>
            <w:tcW w:w="6992" w:type="dxa"/>
          </w:tcPr>
          <w:p w:rsidR="00376445" w:rsidRPr="00043233" w:rsidRDefault="00376445" w:rsidP="00E4618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4323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образовательное учреждение</w:t>
            </w:r>
          </w:p>
        </w:tc>
        <w:tc>
          <w:tcPr>
            <w:tcW w:w="1967" w:type="dxa"/>
          </w:tcPr>
          <w:p w:rsidR="00376445" w:rsidRPr="00043233" w:rsidRDefault="00376445" w:rsidP="00E4618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4323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месяц </w:t>
            </w:r>
          </w:p>
        </w:tc>
      </w:tr>
      <w:tr w:rsidR="00376445" w:rsidRPr="00043233" w:rsidTr="00B27D55">
        <w:tc>
          <w:tcPr>
            <w:tcW w:w="928" w:type="dxa"/>
          </w:tcPr>
          <w:p w:rsidR="00376445" w:rsidRPr="00043233" w:rsidRDefault="00376445" w:rsidP="00E4618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4323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6992" w:type="dxa"/>
          </w:tcPr>
          <w:p w:rsidR="00376445" w:rsidRPr="00043233" w:rsidRDefault="00376445" w:rsidP="00043233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4323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МБОУ СОШ  № 2 р.п. Переяславка</w:t>
            </w:r>
          </w:p>
        </w:tc>
        <w:tc>
          <w:tcPr>
            <w:tcW w:w="1967" w:type="dxa"/>
          </w:tcPr>
          <w:p w:rsidR="00376445" w:rsidRPr="00043233" w:rsidRDefault="00376445" w:rsidP="00E4618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4323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январь</w:t>
            </w:r>
          </w:p>
        </w:tc>
      </w:tr>
      <w:tr w:rsidR="00376445" w:rsidRPr="00043233" w:rsidTr="00B27D55">
        <w:tc>
          <w:tcPr>
            <w:tcW w:w="928" w:type="dxa"/>
          </w:tcPr>
          <w:p w:rsidR="00376445" w:rsidRPr="00043233" w:rsidRDefault="00376445" w:rsidP="00E4618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4323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6992" w:type="dxa"/>
          </w:tcPr>
          <w:p w:rsidR="00376445" w:rsidRPr="00043233" w:rsidRDefault="00376445" w:rsidP="00E4618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4323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МБДОУ детский сад № 25 р.п. Переяславка</w:t>
            </w:r>
          </w:p>
        </w:tc>
        <w:tc>
          <w:tcPr>
            <w:tcW w:w="1967" w:type="dxa"/>
          </w:tcPr>
          <w:p w:rsidR="00376445" w:rsidRPr="00043233" w:rsidRDefault="00376445" w:rsidP="00BF055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4323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январь</w:t>
            </w:r>
          </w:p>
        </w:tc>
      </w:tr>
      <w:tr w:rsidR="00376445" w:rsidRPr="00043233" w:rsidTr="00B27D55">
        <w:tc>
          <w:tcPr>
            <w:tcW w:w="928" w:type="dxa"/>
          </w:tcPr>
          <w:p w:rsidR="00376445" w:rsidRPr="00043233" w:rsidRDefault="00376445" w:rsidP="009A7F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4323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6992" w:type="dxa"/>
          </w:tcPr>
          <w:p w:rsidR="00376445" w:rsidRPr="00043233" w:rsidRDefault="00376445" w:rsidP="00E4618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4323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МБДОУ детский сад №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39 п. Сукпай</w:t>
            </w:r>
          </w:p>
        </w:tc>
        <w:tc>
          <w:tcPr>
            <w:tcW w:w="1967" w:type="dxa"/>
          </w:tcPr>
          <w:p w:rsidR="00376445" w:rsidRPr="00043233" w:rsidRDefault="00376445" w:rsidP="00BF055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4323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январь</w:t>
            </w:r>
          </w:p>
        </w:tc>
      </w:tr>
      <w:tr w:rsidR="00376445" w:rsidRPr="00F21D3C" w:rsidTr="00B27D55">
        <w:tc>
          <w:tcPr>
            <w:tcW w:w="928" w:type="dxa"/>
          </w:tcPr>
          <w:p w:rsidR="00376445" w:rsidRPr="007059A1" w:rsidRDefault="00376445" w:rsidP="009A7F2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059A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4.</w:t>
            </w:r>
          </w:p>
        </w:tc>
        <w:tc>
          <w:tcPr>
            <w:tcW w:w="6992" w:type="dxa"/>
          </w:tcPr>
          <w:p w:rsidR="00376445" w:rsidRPr="00043233" w:rsidRDefault="00376445" w:rsidP="00043233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4323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МБДОУ детский сад № 12 с. Георгиевка</w:t>
            </w:r>
          </w:p>
        </w:tc>
        <w:tc>
          <w:tcPr>
            <w:tcW w:w="1967" w:type="dxa"/>
          </w:tcPr>
          <w:p w:rsidR="00376445" w:rsidRPr="00043233" w:rsidRDefault="00376445" w:rsidP="00BF055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4323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апрель</w:t>
            </w:r>
          </w:p>
        </w:tc>
      </w:tr>
      <w:tr w:rsidR="00376445" w:rsidRPr="00F21D3C" w:rsidTr="00B27D55">
        <w:tc>
          <w:tcPr>
            <w:tcW w:w="928" w:type="dxa"/>
          </w:tcPr>
          <w:p w:rsidR="00376445" w:rsidRPr="007059A1" w:rsidRDefault="00376445" w:rsidP="009A7F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059A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5.</w:t>
            </w:r>
          </w:p>
        </w:tc>
        <w:tc>
          <w:tcPr>
            <w:tcW w:w="6992" w:type="dxa"/>
          </w:tcPr>
          <w:p w:rsidR="00376445" w:rsidRPr="007059A1" w:rsidRDefault="00376445" w:rsidP="008672A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МБОУ ООШ № 2 р.п. Хор</w:t>
            </w:r>
          </w:p>
        </w:tc>
        <w:tc>
          <w:tcPr>
            <w:tcW w:w="1967" w:type="dxa"/>
          </w:tcPr>
          <w:p w:rsidR="00376445" w:rsidRPr="007059A1" w:rsidRDefault="00376445" w:rsidP="008672A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май</w:t>
            </w:r>
          </w:p>
        </w:tc>
      </w:tr>
      <w:tr w:rsidR="00376445" w:rsidRPr="00F21D3C" w:rsidTr="00B27D55">
        <w:tc>
          <w:tcPr>
            <w:tcW w:w="928" w:type="dxa"/>
          </w:tcPr>
          <w:p w:rsidR="00376445" w:rsidRPr="007059A1" w:rsidRDefault="00376445" w:rsidP="009A7F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059A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6.</w:t>
            </w:r>
          </w:p>
        </w:tc>
        <w:tc>
          <w:tcPr>
            <w:tcW w:w="6992" w:type="dxa"/>
          </w:tcPr>
          <w:p w:rsidR="00376445" w:rsidRPr="007059A1" w:rsidRDefault="00376445" w:rsidP="008672A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МБОУ НОШ с. Киинск</w:t>
            </w:r>
          </w:p>
        </w:tc>
        <w:tc>
          <w:tcPr>
            <w:tcW w:w="1967" w:type="dxa"/>
          </w:tcPr>
          <w:p w:rsidR="00376445" w:rsidRPr="007059A1" w:rsidRDefault="00376445" w:rsidP="008672A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май</w:t>
            </w:r>
          </w:p>
        </w:tc>
      </w:tr>
      <w:tr w:rsidR="00376445" w:rsidRPr="00F21D3C" w:rsidTr="00B27D55">
        <w:tc>
          <w:tcPr>
            <w:tcW w:w="928" w:type="dxa"/>
          </w:tcPr>
          <w:p w:rsidR="00376445" w:rsidRPr="007059A1" w:rsidRDefault="00376445" w:rsidP="009A7F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059A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7.</w:t>
            </w:r>
          </w:p>
        </w:tc>
        <w:tc>
          <w:tcPr>
            <w:tcW w:w="6992" w:type="dxa"/>
          </w:tcPr>
          <w:p w:rsidR="00376445" w:rsidRPr="007059A1" w:rsidRDefault="00376445" w:rsidP="0025213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МБДОУ детский сад № 32 с. Могилевка </w:t>
            </w:r>
          </w:p>
        </w:tc>
        <w:tc>
          <w:tcPr>
            <w:tcW w:w="1967" w:type="dxa"/>
          </w:tcPr>
          <w:p w:rsidR="00376445" w:rsidRPr="007059A1" w:rsidRDefault="00376445" w:rsidP="00252133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июнь</w:t>
            </w:r>
          </w:p>
        </w:tc>
      </w:tr>
      <w:tr w:rsidR="00376445" w:rsidRPr="00F21D3C" w:rsidTr="00B27D55">
        <w:tc>
          <w:tcPr>
            <w:tcW w:w="928" w:type="dxa"/>
          </w:tcPr>
          <w:p w:rsidR="00376445" w:rsidRPr="007059A1" w:rsidRDefault="00376445" w:rsidP="009A7F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059A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8.</w:t>
            </w:r>
          </w:p>
        </w:tc>
        <w:tc>
          <w:tcPr>
            <w:tcW w:w="6992" w:type="dxa"/>
          </w:tcPr>
          <w:p w:rsidR="00376445" w:rsidRPr="007059A1" w:rsidRDefault="00376445" w:rsidP="002A04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МБОУ СОШ с. Могилевка</w:t>
            </w:r>
          </w:p>
        </w:tc>
        <w:tc>
          <w:tcPr>
            <w:tcW w:w="1967" w:type="dxa"/>
          </w:tcPr>
          <w:p w:rsidR="00376445" w:rsidRPr="007059A1" w:rsidRDefault="00376445" w:rsidP="004D24C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июль</w:t>
            </w:r>
          </w:p>
        </w:tc>
      </w:tr>
      <w:tr w:rsidR="00376445" w:rsidRPr="00F21D3C" w:rsidTr="00B27D55">
        <w:tc>
          <w:tcPr>
            <w:tcW w:w="928" w:type="dxa"/>
          </w:tcPr>
          <w:p w:rsidR="00376445" w:rsidRPr="007059A1" w:rsidRDefault="00376445" w:rsidP="009A7F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059A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9.</w:t>
            </w:r>
          </w:p>
        </w:tc>
        <w:tc>
          <w:tcPr>
            <w:tcW w:w="6992" w:type="dxa"/>
          </w:tcPr>
          <w:p w:rsidR="00376445" w:rsidRPr="007059A1" w:rsidRDefault="00376445" w:rsidP="0063379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МБОУ СОШ с. Гвасюги</w:t>
            </w:r>
          </w:p>
        </w:tc>
        <w:tc>
          <w:tcPr>
            <w:tcW w:w="1967" w:type="dxa"/>
          </w:tcPr>
          <w:p w:rsidR="00376445" w:rsidRPr="007059A1" w:rsidRDefault="00376445" w:rsidP="004D24C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июль</w:t>
            </w:r>
          </w:p>
        </w:tc>
      </w:tr>
      <w:tr w:rsidR="00376445" w:rsidRPr="00F21D3C" w:rsidTr="00B27D55">
        <w:tc>
          <w:tcPr>
            <w:tcW w:w="928" w:type="dxa"/>
          </w:tcPr>
          <w:p w:rsidR="00376445" w:rsidRPr="007059A1" w:rsidRDefault="00376445" w:rsidP="009A7F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10.</w:t>
            </w:r>
          </w:p>
        </w:tc>
        <w:tc>
          <w:tcPr>
            <w:tcW w:w="6992" w:type="dxa"/>
          </w:tcPr>
          <w:p w:rsidR="00376445" w:rsidRPr="007059A1" w:rsidRDefault="00376445" w:rsidP="0063379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МБОУ СОШ п. Сукпай</w:t>
            </w:r>
          </w:p>
        </w:tc>
        <w:tc>
          <w:tcPr>
            <w:tcW w:w="1967" w:type="dxa"/>
          </w:tcPr>
          <w:p w:rsidR="00376445" w:rsidRPr="007059A1" w:rsidRDefault="00376445" w:rsidP="008E3B4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июль</w:t>
            </w:r>
          </w:p>
        </w:tc>
      </w:tr>
      <w:tr w:rsidR="00376445" w:rsidRPr="00F21D3C" w:rsidTr="00B27D55">
        <w:tc>
          <w:tcPr>
            <w:tcW w:w="928" w:type="dxa"/>
          </w:tcPr>
          <w:p w:rsidR="00376445" w:rsidRPr="007059A1" w:rsidRDefault="00376445" w:rsidP="009A7F2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11.</w:t>
            </w:r>
          </w:p>
        </w:tc>
        <w:tc>
          <w:tcPr>
            <w:tcW w:w="6992" w:type="dxa"/>
          </w:tcPr>
          <w:p w:rsidR="00376445" w:rsidRPr="007059A1" w:rsidRDefault="00376445" w:rsidP="0063379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4323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МБДОУ детский сад №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38 п. Сукпай</w:t>
            </w:r>
          </w:p>
        </w:tc>
        <w:tc>
          <w:tcPr>
            <w:tcW w:w="1967" w:type="dxa"/>
          </w:tcPr>
          <w:p w:rsidR="00376445" w:rsidRPr="007059A1" w:rsidRDefault="00376445" w:rsidP="008E3B4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июль</w:t>
            </w:r>
          </w:p>
        </w:tc>
      </w:tr>
    </w:tbl>
    <w:p w:rsidR="00376445" w:rsidRPr="00F21D3C" w:rsidRDefault="00376445" w:rsidP="0036563F">
      <w:pPr>
        <w:pStyle w:val="10"/>
        <w:spacing w:before="0" w:line="240" w:lineRule="exact"/>
        <w:jc w:val="left"/>
        <w:rPr>
          <w:highlight w:val="yellow"/>
        </w:rPr>
      </w:pPr>
      <w:bookmarkStart w:id="110" w:name="_Toc349231698"/>
    </w:p>
    <w:p w:rsidR="00376445" w:rsidRPr="00252133" w:rsidRDefault="00376445" w:rsidP="00917D01">
      <w:pPr>
        <w:pStyle w:val="10"/>
        <w:spacing w:before="0" w:line="240" w:lineRule="exact"/>
        <w:jc w:val="both"/>
      </w:pPr>
      <w:bookmarkStart w:id="111" w:name="_Toc472697039"/>
      <w:r w:rsidRPr="00252133">
        <w:t>16. Изучение вопросов деятельности образовательных организаций, направленной на совершенствование образовательного процесса, повышение качества образования обучающихся, создание условий для обеспечения государственных гарантий прав граждан на получение общего образования</w:t>
      </w:r>
      <w:bookmarkEnd w:id="110"/>
      <w:bookmarkEnd w:id="111"/>
    </w:p>
    <w:p w:rsidR="00376445" w:rsidRPr="00252133" w:rsidRDefault="00376445" w:rsidP="00917D0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9887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95"/>
        <w:gridCol w:w="5482"/>
        <w:gridCol w:w="2410"/>
      </w:tblGrid>
      <w:tr w:rsidR="00376445" w:rsidRPr="00F21D3C" w:rsidTr="00B27D55">
        <w:tc>
          <w:tcPr>
            <w:tcW w:w="1995" w:type="dxa"/>
          </w:tcPr>
          <w:p w:rsidR="00376445" w:rsidRPr="00252133" w:rsidRDefault="00376445" w:rsidP="008B276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5213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месяц </w:t>
            </w:r>
          </w:p>
        </w:tc>
        <w:tc>
          <w:tcPr>
            <w:tcW w:w="5482" w:type="dxa"/>
          </w:tcPr>
          <w:p w:rsidR="00376445" w:rsidRPr="00252133" w:rsidRDefault="00376445" w:rsidP="008B276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5213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вопрос</w:t>
            </w:r>
          </w:p>
          <w:p w:rsidR="00376445" w:rsidRPr="00252133" w:rsidRDefault="00376445" w:rsidP="008B276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410" w:type="dxa"/>
          </w:tcPr>
          <w:p w:rsidR="00376445" w:rsidRPr="00252133" w:rsidRDefault="00376445" w:rsidP="008B276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5213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ответственный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5F1584" w:rsidRDefault="00376445" w:rsidP="00000DA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1584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5482" w:type="dxa"/>
          </w:tcPr>
          <w:p w:rsidR="00376445" w:rsidRPr="005F1584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1584">
              <w:rPr>
                <w:rFonts w:ascii="Times New Roman" w:hAnsi="Times New Roman" w:cs="Times New Roman"/>
                <w:sz w:val="28"/>
                <w:szCs w:val="28"/>
              </w:rPr>
              <w:t>Контроль функционирования и обновления информации в системе АИС Комплектование</w:t>
            </w:r>
          </w:p>
        </w:tc>
        <w:tc>
          <w:tcPr>
            <w:tcW w:w="2410" w:type="dxa"/>
          </w:tcPr>
          <w:p w:rsidR="00376445" w:rsidRPr="005F1584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1584">
              <w:rPr>
                <w:rFonts w:ascii="Times New Roman" w:hAnsi="Times New Roman" w:cs="Times New Roman"/>
                <w:sz w:val="28"/>
                <w:szCs w:val="28"/>
              </w:rPr>
              <w:t>Е.С. Данилова</w:t>
            </w:r>
          </w:p>
          <w:p w:rsidR="00376445" w:rsidRPr="005F1584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76445" w:rsidRPr="00F21D3C" w:rsidTr="00B27D55">
        <w:tc>
          <w:tcPr>
            <w:tcW w:w="1995" w:type="dxa"/>
          </w:tcPr>
          <w:p w:rsidR="00376445" w:rsidRPr="005F1584" w:rsidRDefault="00376445" w:rsidP="00000DA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5F1584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5482" w:type="dxa"/>
          </w:tcPr>
          <w:p w:rsidR="00376445" w:rsidRPr="005F1584" w:rsidRDefault="00376445" w:rsidP="0096416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6416A">
              <w:rPr>
                <w:rFonts w:ascii="Times New Roman" w:hAnsi="Times New Roman" w:cs="Times New Roman"/>
                <w:sz w:val="28"/>
                <w:szCs w:val="28"/>
              </w:rPr>
              <w:t xml:space="preserve">Изучение работы школьных библиотек по вопросу учебно-методического и информационного сопровождения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образовательного </w:t>
            </w:r>
            <w:r w:rsidRPr="0096416A">
              <w:rPr>
                <w:rFonts w:ascii="Times New Roman" w:hAnsi="Times New Roman" w:cs="Times New Roman"/>
                <w:sz w:val="28"/>
                <w:szCs w:val="28"/>
              </w:rPr>
              <w:t xml:space="preserve">процесса  </w:t>
            </w:r>
          </w:p>
        </w:tc>
        <w:tc>
          <w:tcPr>
            <w:tcW w:w="2410" w:type="dxa"/>
          </w:tcPr>
          <w:p w:rsidR="00376445" w:rsidRPr="005F1584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Л.А. Борисова,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  <w:t>Н.В. Полховская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252133" w:rsidRDefault="00376445" w:rsidP="007F1F0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5213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ежеквартально</w:t>
            </w:r>
          </w:p>
        </w:tc>
        <w:tc>
          <w:tcPr>
            <w:tcW w:w="5482" w:type="dxa"/>
          </w:tcPr>
          <w:p w:rsidR="00376445" w:rsidRPr="00252133" w:rsidRDefault="00376445" w:rsidP="007F1F0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5213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соблюдения в ОО муниципального района  требований Трудового кодекса РФ, в  части ведения личных дел работников ОО</w:t>
            </w:r>
          </w:p>
        </w:tc>
        <w:tc>
          <w:tcPr>
            <w:tcW w:w="2410" w:type="dxa"/>
          </w:tcPr>
          <w:p w:rsidR="00376445" w:rsidRPr="00252133" w:rsidRDefault="00376445" w:rsidP="007F1F0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52133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В.Г. Сотникова 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252133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52133">
              <w:rPr>
                <w:rFonts w:ascii="Times New Roman" w:hAnsi="Times New Roman"/>
                <w:sz w:val="28"/>
                <w:szCs w:val="28"/>
              </w:rPr>
              <w:t>ежеквартально</w:t>
            </w:r>
          </w:p>
        </w:tc>
        <w:tc>
          <w:tcPr>
            <w:tcW w:w="5482" w:type="dxa"/>
          </w:tcPr>
          <w:p w:rsidR="00376445" w:rsidRPr="00252133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52133">
              <w:rPr>
                <w:rFonts w:ascii="Times New Roman" w:hAnsi="Times New Roman"/>
                <w:sz w:val="28"/>
                <w:szCs w:val="28"/>
              </w:rPr>
              <w:t>Мониторинг и контроль выполнения ОО муниципального задания и своевременного размещения отчетности на сайтах  ОО</w:t>
            </w:r>
          </w:p>
        </w:tc>
        <w:tc>
          <w:tcPr>
            <w:tcW w:w="2410" w:type="dxa"/>
          </w:tcPr>
          <w:p w:rsidR="00376445" w:rsidRPr="005F1584" w:rsidRDefault="00376445" w:rsidP="005F158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1584">
              <w:rPr>
                <w:rFonts w:ascii="Times New Roman" w:hAnsi="Times New Roman" w:cs="Times New Roman"/>
                <w:sz w:val="28"/>
                <w:szCs w:val="28"/>
              </w:rPr>
              <w:t>Н.Е. Ильюшина,</w:t>
            </w:r>
          </w:p>
          <w:p w:rsidR="00376445" w:rsidRPr="005F1584" w:rsidRDefault="00376445" w:rsidP="005F1584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5F158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С.А. Азон,</w:t>
            </w:r>
          </w:p>
          <w:p w:rsidR="00376445" w:rsidRPr="005F1584" w:rsidRDefault="00376445" w:rsidP="005F1584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5F158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Е.С. Данилова,</w:t>
            </w:r>
          </w:p>
          <w:p w:rsidR="00376445" w:rsidRPr="005F1584" w:rsidRDefault="00376445" w:rsidP="005F1584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5F158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В.О. Комаренко </w:t>
            </w:r>
          </w:p>
          <w:p w:rsidR="00376445" w:rsidRPr="005F1584" w:rsidRDefault="00376445" w:rsidP="005F1584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5F158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Л.Р. Османова </w:t>
            </w:r>
          </w:p>
          <w:p w:rsidR="00376445" w:rsidRPr="00252133" w:rsidRDefault="00376445" w:rsidP="005F158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F1584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Д.Г.Черепанов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252133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52133">
              <w:rPr>
                <w:rFonts w:ascii="Times New Roman" w:hAnsi="Times New Roman"/>
                <w:sz w:val="28"/>
                <w:szCs w:val="28"/>
              </w:rPr>
              <w:t>ежеквартально</w:t>
            </w:r>
          </w:p>
        </w:tc>
        <w:tc>
          <w:tcPr>
            <w:tcW w:w="5482" w:type="dxa"/>
          </w:tcPr>
          <w:p w:rsidR="00376445" w:rsidRPr="00252133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52133">
              <w:rPr>
                <w:rFonts w:ascii="Times New Roman" w:hAnsi="Times New Roman"/>
                <w:sz w:val="28"/>
                <w:szCs w:val="28"/>
              </w:rPr>
              <w:t>Работа ОО в условиях новой системы оплаты труда</w:t>
            </w:r>
          </w:p>
        </w:tc>
        <w:tc>
          <w:tcPr>
            <w:tcW w:w="2410" w:type="dxa"/>
          </w:tcPr>
          <w:p w:rsidR="00376445" w:rsidRPr="00252133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52133">
              <w:rPr>
                <w:rFonts w:ascii="Times New Roman" w:hAnsi="Times New Roman"/>
                <w:sz w:val="28"/>
                <w:szCs w:val="28"/>
              </w:rPr>
              <w:t>Н.Е. Ильюшина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252133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52133">
              <w:rPr>
                <w:rFonts w:ascii="Times New Roman" w:hAnsi="Times New Roman"/>
                <w:sz w:val="28"/>
                <w:szCs w:val="28"/>
              </w:rPr>
              <w:t>ежеквартально</w:t>
            </w:r>
          </w:p>
        </w:tc>
        <w:tc>
          <w:tcPr>
            <w:tcW w:w="5482" w:type="dxa"/>
          </w:tcPr>
          <w:p w:rsidR="00376445" w:rsidRPr="00252133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52133">
              <w:rPr>
                <w:rFonts w:ascii="Times New Roman" w:hAnsi="Times New Roman"/>
                <w:sz w:val="28"/>
                <w:szCs w:val="28"/>
              </w:rPr>
              <w:t>Деятельность ОО по профилактике безнадзорности и правонарушений учащихся</w:t>
            </w:r>
          </w:p>
        </w:tc>
        <w:tc>
          <w:tcPr>
            <w:tcW w:w="2410" w:type="dxa"/>
          </w:tcPr>
          <w:p w:rsidR="00376445" w:rsidRPr="00252133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Л.Р. Османова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5F1584" w:rsidRDefault="00376445" w:rsidP="005F158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1584">
              <w:rPr>
                <w:rFonts w:ascii="Times New Roman" w:hAnsi="Times New Roman" w:cs="Times New Roman"/>
                <w:sz w:val="28"/>
                <w:szCs w:val="28"/>
              </w:rPr>
              <w:t>ежеквартально</w:t>
            </w:r>
          </w:p>
        </w:tc>
        <w:tc>
          <w:tcPr>
            <w:tcW w:w="5482" w:type="dxa"/>
          </w:tcPr>
          <w:p w:rsidR="00376445" w:rsidRPr="005F1584" w:rsidRDefault="00376445" w:rsidP="005F158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1584">
              <w:rPr>
                <w:rFonts w:ascii="Times New Roman" w:hAnsi="Times New Roman" w:cs="Times New Roman"/>
                <w:sz w:val="28"/>
                <w:szCs w:val="28"/>
              </w:rPr>
              <w:t xml:space="preserve">Деятельность руководителей ОО по обеспечению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учреждения </w:t>
            </w:r>
            <w:r w:rsidRPr="005F1584">
              <w:rPr>
                <w:rFonts w:ascii="Times New Roman" w:hAnsi="Times New Roman" w:cs="Times New Roman"/>
                <w:sz w:val="28"/>
                <w:szCs w:val="28"/>
              </w:rPr>
              <w:t>педагогическими кадрами</w:t>
            </w:r>
          </w:p>
        </w:tc>
        <w:tc>
          <w:tcPr>
            <w:tcW w:w="2410" w:type="dxa"/>
          </w:tcPr>
          <w:p w:rsidR="00376445" w:rsidRPr="005F1584" w:rsidRDefault="00376445" w:rsidP="005F158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F1584">
              <w:rPr>
                <w:rFonts w:ascii="Times New Roman" w:hAnsi="Times New Roman" w:cs="Times New Roman"/>
                <w:sz w:val="28"/>
                <w:szCs w:val="28"/>
              </w:rPr>
              <w:t>С.А. Азон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7332DD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ежеквартально</w:t>
            </w:r>
          </w:p>
        </w:tc>
        <w:tc>
          <w:tcPr>
            <w:tcW w:w="5482" w:type="dxa"/>
          </w:tcPr>
          <w:p w:rsidR="00376445" w:rsidRPr="007332DD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Профессиональная переподготовка педагогических работников, работающих с детьми с ОВЗ</w:t>
            </w:r>
          </w:p>
        </w:tc>
        <w:tc>
          <w:tcPr>
            <w:tcW w:w="2410" w:type="dxa"/>
          </w:tcPr>
          <w:p w:rsidR="00376445" w:rsidRPr="007332DD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С.А. Азон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855FB9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55FB9">
              <w:rPr>
                <w:rFonts w:ascii="Times New Roman" w:hAnsi="Times New Roman"/>
                <w:sz w:val="28"/>
                <w:szCs w:val="28"/>
              </w:rPr>
              <w:t>ежемесячно</w:t>
            </w:r>
          </w:p>
        </w:tc>
        <w:tc>
          <w:tcPr>
            <w:tcW w:w="5482" w:type="dxa"/>
          </w:tcPr>
          <w:p w:rsidR="00376445" w:rsidRPr="00855FB9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55FB9">
              <w:rPr>
                <w:rFonts w:ascii="Times New Roman" w:hAnsi="Times New Roman" w:cs="Times New Roman"/>
                <w:sz w:val="28"/>
                <w:szCs w:val="28"/>
              </w:rPr>
              <w:t>Деятельность ОО по внесению сведений по обучающимся, педагогическим работникам, родителям в АИС «Дневник.ру»</w:t>
            </w:r>
          </w:p>
        </w:tc>
        <w:tc>
          <w:tcPr>
            <w:tcW w:w="2410" w:type="dxa"/>
          </w:tcPr>
          <w:p w:rsidR="00376445" w:rsidRPr="007332DD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Д.Г. Черепанов, </w:t>
            </w: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252133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52133">
              <w:rPr>
                <w:rFonts w:ascii="Times New Roman" w:hAnsi="Times New Roman"/>
                <w:sz w:val="28"/>
                <w:szCs w:val="28"/>
              </w:rPr>
              <w:t>ежемесячно</w:t>
            </w:r>
          </w:p>
        </w:tc>
        <w:tc>
          <w:tcPr>
            <w:tcW w:w="5482" w:type="dxa"/>
          </w:tcPr>
          <w:p w:rsidR="00376445" w:rsidRPr="00252133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52133">
              <w:rPr>
                <w:rFonts w:ascii="Times New Roman" w:hAnsi="Times New Roman"/>
                <w:sz w:val="28"/>
                <w:szCs w:val="28"/>
              </w:rPr>
              <w:t xml:space="preserve">Работа руководителей  МБДОУ по повышению посещаемости, снижению заболеваемости  детей </w:t>
            </w:r>
          </w:p>
        </w:tc>
        <w:tc>
          <w:tcPr>
            <w:tcW w:w="2410" w:type="dxa"/>
          </w:tcPr>
          <w:p w:rsidR="00376445" w:rsidRPr="00252133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52133">
              <w:rPr>
                <w:rFonts w:ascii="Times New Roman" w:hAnsi="Times New Roman"/>
                <w:sz w:val="28"/>
                <w:szCs w:val="28"/>
              </w:rPr>
              <w:t>Е.С. Данилова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252133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52133">
              <w:rPr>
                <w:rFonts w:ascii="Times New Roman" w:hAnsi="Times New Roman"/>
                <w:sz w:val="28"/>
                <w:szCs w:val="28"/>
              </w:rPr>
              <w:t>ежемесячно</w:t>
            </w:r>
          </w:p>
        </w:tc>
        <w:tc>
          <w:tcPr>
            <w:tcW w:w="5482" w:type="dxa"/>
          </w:tcPr>
          <w:p w:rsidR="00376445" w:rsidRPr="00252133" w:rsidRDefault="00376445" w:rsidP="00872A5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52133">
              <w:rPr>
                <w:rFonts w:ascii="Times New Roman" w:hAnsi="Times New Roman"/>
                <w:sz w:val="28"/>
                <w:szCs w:val="28"/>
              </w:rPr>
              <w:t>Выполнение требований санитарного законодательства при организации питания обучающихся  ОО, учет бюджетных и родительских средств</w:t>
            </w:r>
          </w:p>
        </w:tc>
        <w:tc>
          <w:tcPr>
            <w:tcW w:w="2410" w:type="dxa"/>
          </w:tcPr>
          <w:p w:rsidR="00376445" w:rsidRPr="00252133" w:rsidRDefault="00376445" w:rsidP="00E737C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52133">
              <w:rPr>
                <w:rFonts w:ascii="Times New Roman" w:hAnsi="Times New Roman"/>
                <w:sz w:val="28"/>
                <w:szCs w:val="28"/>
              </w:rPr>
              <w:t>В.О. Комаренко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113DA2" w:rsidRDefault="00376445" w:rsidP="0082767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113DA2">
              <w:rPr>
                <w:rFonts w:ascii="Times New Roman" w:hAnsi="Times New Roman"/>
                <w:sz w:val="28"/>
                <w:szCs w:val="28"/>
                <w:lang w:eastAsia="ru-RU"/>
              </w:rPr>
              <w:t>ежемесячно</w:t>
            </w:r>
          </w:p>
        </w:tc>
        <w:tc>
          <w:tcPr>
            <w:tcW w:w="5482" w:type="dxa"/>
          </w:tcPr>
          <w:p w:rsidR="00376445" w:rsidRPr="00113DA2" w:rsidRDefault="00376445" w:rsidP="00F978E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113DA2">
              <w:rPr>
                <w:rFonts w:ascii="Times New Roman" w:hAnsi="Times New Roman"/>
                <w:sz w:val="28"/>
                <w:szCs w:val="28"/>
                <w:lang w:eastAsia="ru-RU"/>
              </w:rPr>
              <w:t>Выполнение требований санитарных правил и норм в МБДОУ</w:t>
            </w:r>
          </w:p>
        </w:tc>
        <w:tc>
          <w:tcPr>
            <w:tcW w:w="2410" w:type="dxa"/>
          </w:tcPr>
          <w:p w:rsidR="00376445" w:rsidRPr="00113DA2" w:rsidRDefault="00376445" w:rsidP="0082767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113DA2">
              <w:rPr>
                <w:rFonts w:ascii="Times New Roman" w:hAnsi="Times New Roman"/>
                <w:sz w:val="28"/>
                <w:szCs w:val="28"/>
                <w:lang w:eastAsia="ru-RU"/>
              </w:rPr>
              <w:t>Е.С. Данилова,</w:t>
            </w:r>
          </w:p>
          <w:p w:rsidR="00376445" w:rsidRPr="00113DA2" w:rsidRDefault="00376445" w:rsidP="0082767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113DA2">
              <w:rPr>
                <w:rFonts w:ascii="Times New Roman" w:hAnsi="Times New Roman"/>
                <w:sz w:val="28"/>
                <w:szCs w:val="28"/>
                <w:lang w:eastAsia="ru-RU"/>
              </w:rPr>
              <w:t>В.О. Комаренко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7332DD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январь, март, май, октябрь, декабрь</w:t>
            </w:r>
          </w:p>
        </w:tc>
        <w:tc>
          <w:tcPr>
            <w:tcW w:w="5482" w:type="dxa"/>
          </w:tcPr>
          <w:p w:rsidR="00376445" w:rsidRPr="007332DD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Выполнение в ОО муниципального района   учебных программ федерального, регионального, школьного компонентов учебного плана</w:t>
            </w:r>
          </w:p>
        </w:tc>
        <w:tc>
          <w:tcPr>
            <w:tcW w:w="2410" w:type="dxa"/>
          </w:tcPr>
          <w:p w:rsidR="00376445" w:rsidRPr="007332DD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Н.А. Ефремова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7332DD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январь, март, июнь-август, октябрь</w:t>
            </w:r>
          </w:p>
        </w:tc>
        <w:tc>
          <w:tcPr>
            <w:tcW w:w="5482" w:type="dxa"/>
          </w:tcPr>
          <w:p w:rsidR="00376445" w:rsidRPr="007332DD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Организация работы лагерей с дневным пребыванием детей в каникулярный период 2017 года</w:t>
            </w:r>
          </w:p>
        </w:tc>
        <w:tc>
          <w:tcPr>
            <w:tcW w:w="2410" w:type="dxa"/>
          </w:tcPr>
          <w:p w:rsidR="00376445" w:rsidRPr="007332DD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7332DD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январь-июнь</w:t>
            </w:r>
          </w:p>
        </w:tc>
        <w:tc>
          <w:tcPr>
            <w:tcW w:w="5482" w:type="dxa"/>
          </w:tcPr>
          <w:p w:rsidR="00376445" w:rsidRPr="007332DD" w:rsidRDefault="00376445" w:rsidP="007332D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Контроль  деятельности ОО муниципального района по организации  подготовки к ГИА выпускников 9, 11 (12)    классов</w:t>
            </w:r>
          </w:p>
        </w:tc>
        <w:tc>
          <w:tcPr>
            <w:tcW w:w="2410" w:type="dxa"/>
          </w:tcPr>
          <w:p w:rsidR="00376445" w:rsidRPr="007332DD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 xml:space="preserve">Н.С. Сабаева, </w:t>
            </w:r>
          </w:p>
          <w:p w:rsidR="00376445" w:rsidRPr="007332DD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Н.А. Ефремова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113DA2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13DA2">
              <w:rPr>
                <w:rFonts w:ascii="Times New Roman" w:hAnsi="Times New Roman" w:cs="Times New Roman"/>
                <w:sz w:val="28"/>
                <w:szCs w:val="28"/>
              </w:rPr>
              <w:t>январь, ноябрь</w:t>
            </w:r>
          </w:p>
        </w:tc>
        <w:tc>
          <w:tcPr>
            <w:tcW w:w="5482" w:type="dxa"/>
          </w:tcPr>
          <w:p w:rsidR="00376445" w:rsidRPr="00113DA2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13DA2">
              <w:rPr>
                <w:rFonts w:ascii="Times New Roman" w:hAnsi="Times New Roman" w:cs="Times New Roman"/>
                <w:sz w:val="28"/>
                <w:szCs w:val="28"/>
              </w:rPr>
              <w:t>Эффективное использование комплектов учебного оборудования в рамках реализации ФГОС и развития технического творчества учащихся</w:t>
            </w:r>
          </w:p>
        </w:tc>
        <w:tc>
          <w:tcPr>
            <w:tcW w:w="2410" w:type="dxa"/>
          </w:tcPr>
          <w:p w:rsidR="00376445" w:rsidRPr="00113DA2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13DA2">
              <w:rPr>
                <w:rFonts w:ascii="Times New Roman" w:hAnsi="Times New Roman" w:cs="Times New Roman"/>
                <w:sz w:val="28"/>
                <w:szCs w:val="28"/>
              </w:rPr>
              <w:t xml:space="preserve">Д.Г. Черепанов, </w:t>
            </w:r>
          </w:p>
          <w:p w:rsidR="00376445" w:rsidRPr="00113DA2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13DA2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022D21" w:rsidRDefault="00376445" w:rsidP="00000DA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22D2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февраль, май</w:t>
            </w:r>
          </w:p>
        </w:tc>
        <w:tc>
          <w:tcPr>
            <w:tcW w:w="5482" w:type="dxa"/>
          </w:tcPr>
          <w:p w:rsidR="00376445" w:rsidRPr="00022D21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22D2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Выполнение Плана мероприятий по реализации ВФСК ГТО в  ОО муниципального района в 2016-2017 учебном году</w:t>
            </w:r>
          </w:p>
        </w:tc>
        <w:tc>
          <w:tcPr>
            <w:tcW w:w="2410" w:type="dxa"/>
          </w:tcPr>
          <w:p w:rsidR="00376445" w:rsidRPr="00022D21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22D2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Д.Г. Черепанов 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113DA2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13DA2">
              <w:rPr>
                <w:rFonts w:ascii="Times New Roman" w:hAnsi="Times New Roman" w:cs="Times New Roman"/>
                <w:sz w:val="28"/>
                <w:szCs w:val="28"/>
              </w:rPr>
              <w:t>февраль, октябрь</w:t>
            </w:r>
          </w:p>
        </w:tc>
        <w:tc>
          <w:tcPr>
            <w:tcW w:w="5482" w:type="dxa"/>
          </w:tcPr>
          <w:p w:rsidR="00376445" w:rsidRPr="00113DA2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13DA2">
              <w:rPr>
                <w:rStyle w:val="CharacterStyle1"/>
                <w:rFonts w:ascii="Times New Roman" w:hAnsi="Times New Roman" w:cs="Times New Roman"/>
                <w:sz w:val="28"/>
                <w:szCs w:val="28"/>
              </w:rPr>
              <w:t xml:space="preserve">Система  работы </w:t>
            </w:r>
            <w:r w:rsidRPr="00113DA2">
              <w:rPr>
                <w:rFonts w:ascii="Times New Roman" w:hAnsi="Times New Roman" w:cs="Times New Roman"/>
                <w:sz w:val="28"/>
                <w:szCs w:val="28"/>
              </w:rPr>
              <w:t>общеобразовательных организаций</w:t>
            </w:r>
            <w:r w:rsidRPr="00113DA2">
              <w:rPr>
                <w:rStyle w:val="CharacterStyle1"/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113DA2">
              <w:rPr>
                <w:rStyle w:val="CharacterStyle1"/>
                <w:rFonts w:ascii="Times New Roman" w:hAnsi="Times New Roman" w:cs="Times New Roman"/>
                <w:spacing w:val="4"/>
                <w:sz w:val="28"/>
                <w:szCs w:val="28"/>
              </w:rPr>
              <w:t>с одаренными детьми</w:t>
            </w:r>
          </w:p>
        </w:tc>
        <w:tc>
          <w:tcPr>
            <w:tcW w:w="2410" w:type="dxa"/>
          </w:tcPr>
          <w:p w:rsidR="00376445" w:rsidRPr="00113DA2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13DA2">
              <w:rPr>
                <w:rFonts w:ascii="Times New Roman" w:hAnsi="Times New Roman" w:cs="Times New Roman"/>
                <w:sz w:val="28"/>
                <w:szCs w:val="28"/>
              </w:rPr>
              <w:t xml:space="preserve">Н.А. Ефремова, </w:t>
            </w:r>
          </w:p>
          <w:p w:rsidR="00376445" w:rsidRPr="00113DA2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13DA2">
              <w:rPr>
                <w:rFonts w:ascii="Times New Roman" w:hAnsi="Times New Roman" w:cs="Times New Roman"/>
                <w:sz w:val="28"/>
                <w:szCs w:val="28"/>
              </w:rPr>
              <w:t>Д.Г. Черепанов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7332DD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февраль, октябрь</w:t>
            </w:r>
          </w:p>
        </w:tc>
        <w:tc>
          <w:tcPr>
            <w:tcW w:w="5482" w:type="dxa"/>
          </w:tcPr>
          <w:p w:rsidR="00376445" w:rsidRPr="007332DD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Работа руководителей ОО по подготовке и проведению самообследования деятельности ОО</w:t>
            </w:r>
          </w:p>
        </w:tc>
        <w:tc>
          <w:tcPr>
            <w:tcW w:w="2410" w:type="dxa"/>
          </w:tcPr>
          <w:p w:rsidR="00376445" w:rsidRPr="007332DD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Н.А. Сысоева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А.С. Соловьева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7332DD" w:rsidRDefault="00376445" w:rsidP="007332D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 xml:space="preserve">март, май, октябрь, декабрь </w:t>
            </w:r>
          </w:p>
        </w:tc>
        <w:tc>
          <w:tcPr>
            <w:tcW w:w="5482" w:type="dxa"/>
          </w:tcPr>
          <w:p w:rsidR="00376445" w:rsidRPr="007332DD" w:rsidRDefault="00376445" w:rsidP="007332D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 xml:space="preserve">Результаты образовательной деятельности общеобразовательных организаций муниципального района </w:t>
            </w:r>
          </w:p>
        </w:tc>
        <w:tc>
          <w:tcPr>
            <w:tcW w:w="2410" w:type="dxa"/>
          </w:tcPr>
          <w:p w:rsidR="00376445" w:rsidRPr="007332DD" w:rsidRDefault="00376445" w:rsidP="007332D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Г.И. Шевченко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7332DD" w:rsidRDefault="00376445" w:rsidP="007332D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март-апрель</w:t>
            </w:r>
          </w:p>
        </w:tc>
        <w:tc>
          <w:tcPr>
            <w:tcW w:w="5482" w:type="dxa"/>
          </w:tcPr>
          <w:p w:rsidR="00376445" w:rsidRPr="007332DD" w:rsidRDefault="00376445" w:rsidP="007332D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Взаимодействие ОО с семьей при выборе курса ОРКиСЭ в 4-х классах на 2017-2018 учебный год</w:t>
            </w:r>
          </w:p>
        </w:tc>
        <w:tc>
          <w:tcPr>
            <w:tcW w:w="2410" w:type="dxa"/>
          </w:tcPr>
          <w:p w:rsidR="00376445" w:rsidRDefault="00376445" w:rsidP="007332D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Л.А. Борисова,</w:t>
            </w:r>
          </w:p>
          <w:p w:rsidR="00376445" w:rsidRPr="007332DD" w:rsidRDefault="00376445" w:rsidP="007332D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Н.А. Ефремова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7332DD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апрель, сентябрь</w:t>
            </w:r>
          </w:p>
        </w:tc>
        <w:tc>
          <w:tcPr>
            <w:tcW w:w="5482" w:type="dxa"/>
          </w:tcPr>
          <w:p w:rsidR="00376445" w:rsidRPr="007332DD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Деятельность ОО по комплектованию классов и обеспечению организации образовательного процесса в одну смену</w:t>
            </w:r>
          </w:p>
        </w:tc>
        <w:tc>
          <w:tcPr>
            <w:tcW w:w="2410" w:type="dxa"/>
          </w:tcPr>
          <w:p w:rsidR="00376445" w:rsidRPr="007332DD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Н.А. Ефремова Н.Е. Ильюшина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113DA2" w:rsidRDefault="00376445" w:rsidP="00000DA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13DA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апрель, ноябрь</w:t>
            </w:r>
          </w:p>
        </w:tc>
        <w:tc>
          <w:tcPr>
            <w:tcW w:w="5482" w:type="dxa"/>
          </w:tcPr>
          <w:p w:rsidR="00376445" w:rsidRPr="00113DA2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13DA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Организация обучения детей по адаптированным общеобразовательным программам </w:t>
            </w:r>
          </w:p>
        </w:tc>
        <w:tc>
          <w:tcPr>
            <w:tcW w:w="2410" w:type="dxa"/>
          </w:tcPr>
          <w:p w:rsidR="00376445" w:rsidRPr="00113DA2" w:rsidRDefault="00376445" w:rsidP="00000DA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13DA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Г.И. Шевченко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1A123F" w:rsidRDefault="00376445" w:rsidP="00462EE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1A123F">
              <w:rPr>
                <w:rFonts w:ascii="Times New Roman" w:hAnsi="Times New Roman"/>
                <w:sz w:val="28"/>
                <w:szCs w:val="28"/>
                <w:lang w:eastAsia="ru-RU"/>
              </w:rPr>
              <w:t>май</w:t>
            </w:r>
          </w:p>
        </w:tc>
        <w:tc>
          <w:tcPr>
            <w:tcW w:w="5482" w:type="dxa"/>
          </w:tcPr>
          <w:p w:rsidR="00376445" w:rsidRPr="001A123F" w:rsidRDefault="00376445" w:rsidP="00462EE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1A123F">
              <w:rPr>
                <w:rFonts w:ascii="Times New Roman" w:hAnsi="Times New Roman"/>
                <w:sz w:val="28"/>
                <w:szCs w:val="28"/>
                <w:lang w:eastAsia="ru-RU"/>
              </w:rPr>
              <w:t>Подготовка оздоровительных лагерей с дневным пребыванием детей к работе в летний период</w:t>
            </w:r>
          </w:p>
        </w:tc>
        <w:tc>
          <w:tcPr>
            <w:tcW w:w="2410" w:type="dxa"/>
          </w:tcPr>
          <w:p w:rsidR="00376445" w:rsidRPr="00F21D3C" w:rsidRDefault="00376445" w:rsidP="00462EE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7332DD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май - июнь</w:t>
            </w:r>
          </w:p>
        </w:tc>
        <w:tc>
          <w:tcPr>
            <w:tcW w:w="5482" w:type="dxa"/>
          </w:tcPr>
          <w:p w:rsidR="00376445" w:rsidRPr="007332DD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Организация военно-спортивных сборов учащихся 10-х классов, работа военно-патриотических объединений</w:t>
            </w:r>
          </w:p>
        </w:tc>
        <w:tc>
          <w:tcPr>
            <w:tcW w:w="2410" w:type="dxa"/>
          </w:tcPr>
          <w:p w:rsidR="00376445" w:rsidRPr="007332DD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 xml:space="preserve">Д.Г. Черепанов, </w:t>
            </w:r>
          </w:p>
          <w:p w:rsidR="00376445" w:rsidRPr="007332DD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FD4911" w:rsidRDefault="00376445" w:rsidP="00000DA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D4911">
              <w:rPr>
                <w:rFonts w:ascii="Times New Roman" w:hAnsi="Times New Roman"/>
                <w:sz w:val="28"/>
                <w:szCs w:val="28"/>
              </w:rPr>
              <w:t>май-август</w:t>
            </w:r>
          </w:p>
        </w:tc>
        <w:tc>
          <w:tcPr>
            <w:tcW w:w="5482" w:type="dxa"/>
          </w:tcPr>
          <w:p w:rsidR="00376445" w:rsidRPr="00FD4911" w:rsidRDefault="00376445" w:rsidP="00000DA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</w:rPr>
            </w:pPr>
            <w:r w:rsidRPr="00FD4911">
              <w:rPr>
                <w:rFonts w:ascii="Times New Roman" w:hAnsi="Times New Roman"/>
                <w:sz w:val="28"/>
              </w:rPr>
              <w:t>Выполнение требований санитарного законодательства при организации питания детей в летних оздоровительных лагерях с дневным пребыванием детей</w:t>
            </w:r>
          </w:p>
        </w:tc>
        <w:tc>
          <w:tcPr>
            <w:tcW w:w="2410" w:type="dxa"/>
          </w:tcPr>
          <w:p w:rsidR="00376445" w:rsidRPr="00FD4911" w:rsidRDefault="00376445" w:rsidP="00000DA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D4911">
              <w:rPr>
                <w:rFonts w:ascii="Times New Roman" w:hAnsi="Times New Roman"/>
                <w:sz w:val="28"/>
                <w:szCs w:val="28"/>
              </w:rPr>
              <w:t>В.О. Комаренко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FD4911" w:rsidRDefault="00376445" w:rsidP="00000DA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D4911">
              <w:rPr>
                <w:rFonts w:ascii="Times New Roman" w:hAnsi="Times New Roman"/>
                <w:sz w:val="28"/>
                <w:szCs w:val="28"/>
              </w:rPr>
              <w:t>июнь, декабрь</w:t>
            </w:r>
          </w:p>
        </w:tc>
        <w:tc>
          <w:tcPr>
            <w:tcW w:w="5482" w:type="dxa"/>
          </w:tcPr>
          <w:p w:rsidR="00376445" w:rsidRPr="00FD4911" w:rsidRDefault="00376445" w:rsidP="00000DA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FD4911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Деятельность ОО муниципального района по вопросам учета, хранения, заполнения и выдачи аттестатов об основном общем и среднем общем образовании</w:t>
            </w:r>
          </w:p>
        </w:tc>
        <w:tc>
          <w:tcPr>
            <w:tcW w:w="2410" w:type="dxa"/>
          </w:tcPr>
          <w:p w:rsidR="00376445" w:rsidRPr="00FD4911" w:rsidRDefault="00376445" w:rsidP="00000DA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D4911">
              <w:rPr>
                <w:rFonts w:ascii="Times New Roman" w:hAnsi="Times New Roman"/>
                <w:sz w:val="28"/>
                <w:szCs w:val="28"/>
              </w:rPr>
              <w:t>Н.С. Сабаева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7332DD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июнь-август</w:t>
            </w:r>
          </w:p>
        </w:tc>
        <w:tc>
          <w:tcPr>
            <w:tcW w:w="5482" w:type="dxa"/>
          </w:tcPr>
          <w:p w:rsidR="00376445" w:rsidRPr="007332DD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Подготовка ОО к началу 2017-2018 учебного года</w:t>
            </w:r>
          </w:p>
        </w:tc>
        <w:tc>
          <w:tcPr>
            <w:tcW w:w="2410" w:type="dxa"/>
          </w:tcPr>
          <w:p w:rsidR="00376445" w:rsidRPr="007332DD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И.Г. Наумова,</w:t>
            </w:r>
          </w:p>
          <w:p w:rsidR="00376445" w:rsidRPr="007332DD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Н.С. Сабаева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FD4911" w:rsidRDefault="00376445" w:rsidP="00000DA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D491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сентябрь, октябрь</w:t>
            </w:r>
          </w:p>
        </w:tc>
        <w:tc>
          <w:tcPr>
            <w:tcW w:w="5482" w:type="dxa"/>
          </w:tcPr>
          <w:p w:rsidR="00376445" w:rsidRPr="00FD4911" w:rsidRDefault="00376445" w:rsidP="00000DA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D491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Деятельность  ОО по подготовке к школьному, муниципальному этапам Всероссийской олимпиады школьников</w:t>
            </w:r>
          </w:p>
        </w:tc>
        <w:tc>
          <w:tcPr>
            <w:tcW w:w="2410" w:type="dxa"/>
          </w:tcPr>
          <w:p w:rsidR="00376445" w:rsidRPr="00FD4911" w:rsidRDefault="00376445" w:rsidP="00000DA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FD491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Д.Г. Черепанов 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F21D3C" w:rsidRDefault="00376445" w:rsidP="00462EE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FD491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сентябрь, октябрь</w:t>
            </w:r>
          </w:p>
        </w:tc>
        <w:tc>
          <w:tcPr>
            <w:tcW w:w="5482" w:type="dxa"/>
          </w:tcPr>
          <w:p w:rsidR="00376445" w:rsidRPr="00281A27" w:rsidRDefault="00376445" w:rsidP="00462EE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81A27">
              <w:rPr>
                <w:rFonts w:ascii="Times New Roman" w:hAnsi="Times New Roman"/>
                <w:sz w:val="28"/>
                <w:szCs w:val="28"/>
              </w:rPr>
              <w:t xml:space="preserve">Планирование ОО муниципального района работы на 2017-2018 учебный год </w:t>
            </w:r>
          </w:p>
        </w:tc>
        <w:tc>
          <w:tcPr>
            <w:tcW w:w="2410" w:type="dxa"/>
          </w:tcPr>
          <w:p w:rsidR="00376445" w:rsidRPr="00281A27" w:rsidRDefault="00376445" w:rsidP="00462EE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332DD">
              <w:rPr>
                <w:rFonts w:ascii="Times New Roman" w:hAnsi="Times New Roman" w:cs="Times New Roman"/>
                <w:sz w:val="28"/>
                <w:szCs w:val="28"/>
              </w:rPr>
              <w:t>Н.С. Сабаева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281A27">
              <w:rPr>
                <w:rFonts w:ascii="Times New Roman" w:hAnsi="Times New Roman"/>
                <w:sz w:val="28"/>
                <w:szCs w:val="28"/>
              </w:rPr>
              <w:t xml:space="preserve"> Н.А. Ефремова 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FD4911" w:rsidRDefault="00376445" w:rsidP="00462EE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октябрь-ноябрь</w:t>
            </w:r>
          </w:p>
        </w:tc>
        <w:tc>
          <w:tcPr>
            <w:tcW w:w="5482" w:type="dxa"/>
          </w:tcPr>
          <w:p w:rsidR="00376445" w:rsidRPr="00281A27" w:rsidRDefault="00376445" w:rsidP="00462EE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Использование</w:t>
            </w:r>
            <w:r w:rsidRPr="007F0526">
              <w:rPr>
                <w:rFonts w:ascii="Times New Roman" w:hAnsi="Times New Roman"/>
                <w:sz w:val="28"/>
                <w:szCs w:val="28"/>
              </w:rPr>
              <w:t xml:space="preserve">  новых технологий в работе школьных библиотек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ОО муниципального </w:t>
            </w:r>
            <w:r w:rsidRPr="007F0526">
              <w:rPr>
                <w:rFonts w:ascii="Times New Roman" w:hAnsi="Times New Roman"/>
                <w:sz w:val="28"/>
                <w:szCs w:val="28"/>
              </w:rPr>
              <w:t>района</w:t>
            </w:r>
          </w:p>
        </w:tc>
        <w:tc>
          <w:tcPr>
            <w:tcW w:w="2410" w:type="dxa"/>
          </w:tcPr>
          <w:p w:rsidR="00376445" w:rsidRPr="007F0526" w:rsidRDefault="00376445" w:rsidP="007F052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F0526">
              <w:rPr>
                <w:rFonts w:ascii="Times New Roman" w:hAnsi="Times New Roman" w:cs="Times New Roman"/>
                <w:sz w:val="28"/>
                <w:szCs w:val="28"/>
              </w:rPr>
              <w:t>Л.А. Борисова,</w:t>
            </w:r>
          </w:p>
          <w:p w:rsidR="00376445" w:rsidRPr="007332DD" w:rsidRDefault="00376445" w:rsidP="007F052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F0526">
              <w:rPr>
                <w:rFonts w:ascii="Times New Roman" w:hAnsi="Times New Roman" w:cs="Times New Roman"/>
                <w:sz w:val="28"/>
                <w:szCs w:val="28"/>
              </w:rPr>
              <w:t>Н.В. Полховская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281A27" w:rsidRDefault="00376445" w:rsidP="00462EE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81A27">
              <w:rPr>
                <w:rFonts w:ascii="Times New Roman" w:hAnsi="Times New Roman"/>
                <w:sz w:val="28"/>
                <w:szCs w:val="28"/>
              </w:rPr>
              <w:t>октябрь - декабрь</w:t>
            </w:r>
          </w:p>
        </w:tc>
        <w:tc>
          <w:tcPr>
            <w:tcW w:w="5482" w:type="dxa"/>
          </w:tcPr>
          <w:p w:rsidR="00376445" w:rsidRPr="00281A27" w:rsidRDefault="00376445" w:rsidP="00281A2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81A27">
              <w:rPr>
                <w:rFonts w:ascii="Times New Roman" w:hAnsi="Times New Roman"/>
                <w:sz w:val="28"/>
                <w:szCs w:val="28"/>
              </w:rPr>
              <w:t>Деятельность администрации  ОО по вопросам осуществления контроля и управления качеством образования</w:t>
            </w:r>
          </w:p>
        </w:tc>
        <w:tc>
          <w:tcPr>
            <w:tcW w:w="2410" w:type="dxa"/>
          </w:tcPr>
          <w:p w:rsidR="00376445" w:rsidRPr="00281A27" w:rsidRDefault="00376445" w:rsidP="00462EE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81A27">
              <w:rPr>
                <w:rFonts w:ascii="Times New Roman" w:hAnsi="Times New Roman"/>
                <w:sz w:val="28"/>
                <w:szCs w:val="28"/>
              </w:rPr>
              <w:t xml:space="preserve">Н.А. Ефремова </w:t>
            </w:r>
          </w:p>
        </w:tc>
      </w:tr>
      <w:tr w:rsidR="00376445" w:rsidRPr="00F21D3C" w:rsidTr="00B27D55">
        <w:tc>
          <w:tcPr>
            <w:tcW w:w="1995" w:type="dxa"/>
          </w:tcPr>
          <w:p w:rsidR="00376445" w:rsidRPr="00FD4911" w:rsidRDefault="00376445" w:rsidP="00000DA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D4911">
              <w:rPr>
                <w:rFonts w:ascii="Times New Roman" w:hAnsi="Times New Roman"/>
                <w:sz w:val="28"/>
                <w:szCs w:val="28"/>
              </w:rPr>
              <w:t>ноябрь - декабрь</w:t>
            </w:r>
          </w:p>
        </w:tc>
        <w:tc>
          <w:tcPr>
            <w:tcW w:w="5482" w:type="dxa"/>
          </w:tcPr>
          <w:p w:rsidR="00376445" w:rsidRPr="00FD4911" w:rsidRDefault="00376445" w:rsidP="00FD4911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D4911">
              <w:rPr>
                <w:rFonts w:ascii="Times New Roman" w:hAnsi="Times New Roman"/>
                <w:sz w:val="28"/>
                <w:szCs w:val="28"/>
              </w:rPr>
              <w:t>Качество работы объединений дополнительного образования  в ОО муниципального района</w:t>
            </w:r>
          </w:p>
        </w:tc>
        <w:tc>
          <w:tcPr>
            <w:tcW w:w="2410" w:type="dxa"/>
          </w:tcPr>
          <w:p w:rsidR="00376445" w:rsidRDefault="00376445" w:rsidP="00000DA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D4911">
              <w:rPr>
                <w:rFonts w:ascii="Times New Roman" w:hAnsi="Times New Roman"/>
                <w:sz w:val="28"/>
                <w:szCs w:val="28"/>
              </w:rPr>
              <w:t>Л.Р. Османова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</w:p>
          <w:p w:rsidR="00376445" w:rsidRPr="00FD4911" w:rsidRDefault="00376445" w:rsidP="00000DA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Е.С. Данилова</w:t>
            </w:r>
          </w:p>
        </w:tc>
      </w:tr>
    </w:tbl>
    <w:p w:rsidR="00376445" w:rsidRPr="008C3854" w:rsidRDefault="00376445" w:rsidP="000712D9">
      <w:pPr>
        <w:pStyle w:val="10"/>
        <w:jc w:val="left"/>
      </w:pPr>
      <w:bookmarkStart w:id="112" w:name="_Toc349231699"/>
      <w:bookmarkStart w:id="113" w:name="_Toc472697040"/>
      <w:r w:rsidRPr="008C3854">
        <w:t>1</w:t>
      </w:r>
      <w:r>
        <w:t>7</w:t>
      </w:r>
      <w:r w:rsidRPr="008C3854">
        <w:t>.</w:t>
      </w:r>
      <w:bookmarkStart w:id="114" w:name="_Toc315090053"/>
      <w:bookmarkStart w:id="115" w:name="_Toc315095402"/>
      <w:bookmarkStart w:id="116" w:name="_Toc315794598"/>
      <w:r w:rsidRPr="008C3854">
        <w:t xml:space="preserve"> Контроль</w:t>
      </w:r>
      <w:bookmarkEnd w:id="112"/>
      <w:bookmarkEnd w:id="113"/>
      <w:bookmarkEnd w:id="114"/>
      <w:bookmarkEnd w:id="115"/>
      <w:bookmarkEnd w:id="116"/>
    </w:p>
    <w:p w:rsidR="00376445" w:rsidRPr="00F21D3C" w:rsidRDefault="00376445" w:rsidP="000712D9">
      <w:pPr>
        <w:pStyle w:val="10"/>
        <w:spacing w:before="0"/>
        <w:jc w:val="left"/>
        <w:rPr>
          <w:highlight w:val="yellow"/>
        </w:rPr>
      </w:pPr>
    </w:p>
    <w:tbl>
      <w:tblPr>
        <w:tblW w:w="9887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95"/>
        <w:gridCol w:w="5521"/>
        <w:gridCol w:w="2371"/>
      </w:tblGrid>
      <w:tr w:rsidR="00376445" w:rsidRPr="00F21D3C" w:rsidTr="00F84142">
        <w:tc>
          <w:tcPr>
            <w:tcW w:w="1995" w:type="dxa"/>
          </w:tcPr>
          <w:p w:rsidR="00376445" w:rsidRPr="008C3854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C385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дата</w:t>
            </w:r>
          </w:p>
        </w:tc>
        <w:tc>
          <w:tcPr>
            <w:tcW w:w="5521" w:type="dxa"/>
          </w:tcPr>
          <w:p w:rsidR="00376445" w:rsidRPr="008C3854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C385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мероприятия</w:t>
            </w:r>
          </w:p>
        </w:tc>
        <w:tc>
          <w:tcPr>
            <w:tcW w:w="2371" w:type="dxa"/>
          </w:tcPr>
          <w:p w:rsidR="00376445" w:rsidRPr="008C3854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C385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ответственный 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8C3854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C3854">
              <w:rPr>
                <w:rFonts w:ascii="Times New Roman" w:hAnsi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21" w:type="dxa"/>
          </w:tcPr>
          <w:p w:rsidR="00376445" w:rsidRPr="008C3854" w:rsidRDefault="00376445" w:rsidP="00B40E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C385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эффективного расходования бюджетных средств, выделенных по отрасли «Образование» на 2017 год,  в соответствии с их целевым назначением</w:t>
            </w:r>
          </w:p>
        </w:tc>
        <w:tc>
          <w:tcPr>
            <w:tcW w:w="2371" w:type="dxa"/>
          </w:tcPr>
          <w:p w:rsidR="00376445" w:rsidRPr="008C3854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C385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И.Г. Наумова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8C3854" w:rsidRDefault="00376445" w:rsidP="000F549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C3854">
              <w:rPr>
                <w:rFonts w:ascii="Times New Roman" w:hAnsi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21" w:type="dxa"/>
          </w:tcPr>
          <w:p w:rsidR="00376445" w:rsidRPr="008C3854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C3854">
              <w:rPr>
                <w:rFonts w:ascii="Times New Roman" w:hAnsi="Times New Roman"/>
                <w:sz w:val="28"/>
                <w:szCs w:val="28"/>
                <w:lang w:eastAsia="ru-RU"/>
              </w:rPr>
              <w:t>Контроль функционирования и обновления информации в системе АИС Комплектование</w:t>
            </w:r>
          </w:p>
        </w:tc>
        <w:tc>
          <w:tcPr>
            <w:tcW w:w="2371" w:type="dxa"/>
          </w:tcPr>
          <w:p w:rsidR="00376445" w:rsidRPr="008C3854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C3854">
              <w:rPr>
                <w:rFonts w:ascii="Times New Roman" w:hAnsi="Times New Roman"/>
                <w:sz w:val="28"/>
                <w:szCs w:val="28"/>
                <w:lang w:eastAsia="ru-RU"/>
              </w:rPr>
              <w:t>Е.С. Данилова</w:t>
            </w:r>
          </w:p>
          <w:p w:rsidR="00376445" w:rsidRPr="008C3854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376445" w:rsidRPr="00F21D3C" w:rsidTr="00F84142">
        <w:tc>
          <w:tcPr>
            <w:tcW w:w="1995" w:type="dxa"/>
          </w:tcPr>
          <w:p w:rsidR="00376445" w:rsidRPr="002355A1" w:rsidRDefault="00376445" w:rsidP="000F549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2355A1">
              <w:rPr>
                <w:rFonts w:ascii="Times New Roman" w:hAnsi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21" w:type="dxa"/>
          </w:tcPr>
          <w:p w:rsidR="00376445" w:rsidRPr="002355A1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2355A1">
              <w:rPr>
                <w:rFonts w:ascii="Times New Roman" w:hAnsi="Times New Roman"/>
                <w:sz w:val="28"/>
                <w:szCs w:val="28"/>
                <w:lang w:eastAsia="ru-RU"/>
              </w:rPr>
              <w:t>Контроль деятельности ОО по вопросу внесения и обновления сведений по обучающимся, педагогическим работникам, родителям в АИС «Дневник.ру»</w:t>
            </w:r>
          </w:p>
        </w:tc>
        <w:tc>
          <w:tcPr>
            <w:tcW w:w="2371" w:type="dxa"/>
          </w:tcPr>
          <w:p w:rsidR="00376445" w:rsidRPr="002355A1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2355A1">
              <w:rPr>
                <w:rFonts w:ascii="Times New Roman" w:hAnsi="Times New Roman"/>
                <w:sz w:val="28"/>
                <w:szCs w:val="28"/>
                <w:lang w:eastAsia="ru-RU"/>
              </w:rPr>
              <w:t>Д.Г. Черепанов,</w:t>
            </w:r>
            <w:r w:rsidRPr="002355A1">
              <w:rPr>
                <w:rFonts w:ascii="Times New Roman" w:hAnsi="Times New Roman"/>
                <w:sz w:val="28"/>
                <w:szCs w:val="28"/>
                <w:lang w:eastAsia="ru-RU"/>
              </w:rPr>
              <w:br/>
              <w:t>Л.Р. Османова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8C3854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C385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21" w:type="dxa"/>
          </w:tcPr>
          <w:p w:rsidR="00376445" w:rsidRPr="008C385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C385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работы администрации  ОО по расстановке педагогических кадров, устранению вакансий, прогнозированию педагогической нагрузки учителей</w:t>
            </w:r>
          </w:p>
        </w:tc>
        <w:tc>
          <w:tcPr>
            <w:tcW w:w="2371" w:type="dxa"/>
          </w:tcPr>
          <w:p w:rsidR="00376445" w:rsidRPr="008C3854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C385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С.А. Азон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8C3854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C385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21" w:type="dxa"/>
          </w:tcPr>
          <w:p w:rsidR="00376445" w:rsidRPr="008C385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C385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  прохождения курсовой и профессиональной переподготовки  педагогических работников и руководителей  ОО муниципального района</w:t>
            </w:r>
          </w:p>
        </w:tc>
        <w:tc>
          <w:tcPr>
            <w:tcW w:w="2371" w:type="dxa"/>
          </w:tcPr>
          <w:p w:rsidR="00376445" w:rsidRPr="008C3854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C385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С.А. Азон,</w:t>
            </w:r>
          </w:p>
          <w:p w:rsidR="00376445" w:rsidRPr="008C3854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C385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Л.А. Борисова, Е.С. Данилова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8C3854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C385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21" w:type="dxa"/>
          </w:tcPr>
          <w:p w:rsidR="00376445" w:rsidRPr="008C3854" w:rsidRDefault="00376445" w:rsidP="0083143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C385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 состояния психолого-медико- педагогического сопровождения школьников и воспитанников МБДОУ с  ОВЗ</w:t>
            </w:r>
          </w:p>
        </w:tc>
        <w:tc>
          <w:tcPr>
            <w:tcW w:w="2371" w:type="dxa"/>
          </w:tcPr>
          <w:p w:rsidR="00376445" w:rsidRPr="008C3854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C385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Г.И. Шевченко, </w:t>
            </w:r>
          </w:p>
          <w:p w:rsidR="00376445" w:rsidRPr="008C3854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C385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Е.С. Данилова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8C3854" w:rsidRDefault="00376445" w:rsidP="0082767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C385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21" w:type="dxa"/>
          </w:tcPr>
          <w:p w:rsidR="00376445" w:rsidRPr="008C3854" w:rsidRDefault="00376445" w:rsidP="0082767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C385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комплектования детьми МБДОУ</w:t>
            </w:r>
          </w:p>
        </w:tc>
        <w:tc>
          <w:tcPr>
            <w:tcW w:w="2371" w:type="dxa"/>
          </w:tcPr>
          <w:p w:rsidR="00376445" w:rsidRPr="008C3854" w:rsidRDefault="00376445" w:rsidP="0082767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C385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Е.С. Данилова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8C3854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C385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21" w:type="dxa"/>
          </w:tcPr>
          <w:p w:rsidR="00376445" w:rsidRPr="008C385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C385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выполнения требований САН ПИН 2.4.5.2409-08 «Санитарно-эпидемиологические требования к организации питания обучающихся в общеобразовательных учреждениях»; за выполнением требований Сан ПиН 2.4.1.3049-13 при организации питания в МБДОУ</w:t>
            </w:r>
          </w:p>
        </w:tc>
        <w:tc>
          <w:tcPr>
            <w:tcW w:w="2371" w:type="dxa"/>
          </w:tcPr>
          <w:p w:rsidR="00376445" w:rsidRPr="008C385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C385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В.О. Комаренко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8C3854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C385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21" w:type="dxa"/>
          </w:tcPr>
          <w:p w:rsidR="00376445" w:rsidRPr="008C385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C385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посещаемости и заболеваемости детей, посещающих МБДОУ</w:t>
            </w:r>
          </w:p>
        </w:tc>
        <w:tc>
          <w:tcPr>
            <w:tcW w:w="2371" w:type="dxa"/>
          </w:tcPr>
          <w:p w:rsidR="00376445" w:rsidRPr="008C385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C385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Е.С. Данилова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512EAF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21" w:type="dxa"/>
          </w:tcPr>
          <w:p w:rsidR="00376445" w:rsidRPr="00512EAF" w:rsidRDefault="00376445" w:rsidP="000072CA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соблюдения в ОО требований законов и иных нормативных актов РФ и Хабаровского края, регламентирующих вопросы  охраны труда и техники безопасности, противопожарной и электробезопасности</w:t>
            </w:r>
          </w:p>
        </w:tc>
        <w:tc>
          <w:tcPr>
            <w:tcW w:w="2371" w:type="dxa"/>
          </w:tcPr>
          <w:p w:rsidR="00376445" w:rsidRPr="00512EAF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МКУ «ЦБУ и ТОМООУ»,</w:t>
            </w:r>
          </w:p>
          <w:p w:rsidR="00376445" w:rsidRPr="00512EAF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М.В. Войтехович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512EAF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21" w:type="dxa"/>
          </w:tcPr>
          <w:p w:rsidR="00376445" w:rsidRPr="00512EAF" w:rsidRDefault="00376445" w:rsidP="000072CA">
            <w:pPr>
              <w:spacing w:after="0" w:line="240" w:lineRule="auto"/>
              <w:jc w:val="both"/>
              <w:outlineLvl w:val="3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выполнения в ОО мероприятий, предусмотренных требованиями гражданской обороны и противодействия экстремизму</w:t>
            </w:r>
          </w:p>
        </w:tc>
        <w:tc>
          <w:tcPr>
            <w:tcW w:w="2371" w:type="dxa"/>
          </w:tcPr>
          <w:p w:rsidR="00376445" w:rsidRPr="00512EAF" w:rsidRDefault="00376445" w:rsidP="00B40E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МКУ «ЦБУ и ТОМООУ»,</w:t>
            </w:r>
          </w:p>
          <w:p w:rsidR="00376445" w:rsidRPr="00512EAF" w:rsidRDefault="00376445" w:rsidP="00B40E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М.В. Войтехович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512EAF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21" w:type="dxa"/>
          </w:tcPr>
          <w:p w:rsidR="00376445" w:rsidRPr="00512EAF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</w:t>
            </w:r>
            <w:r w:rsidRPr="00512EAF">
              <w:rPr>
                <w:rFonts w:ascii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деятельности ОО по выполнению лицензионных требований</w:t>
            </w:r>
          </w:p>
        </w:tc>
        <w:tc>
          <w:tcPr>
            <w:tcW w:w="2371" w:type="dxa"/>
          </w:tcPr>
          <w:p w:rsidR="00376445" w:rsidRPr="00512EAF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Н.А. Сысоева,</w:t>
            </w:r>
          </w:p>
          <w:p w:rsidR="00376445" w:rsidRPr="00512EAF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А.С. Соловьева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512EAF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21" w:type="dxa"/>
          </w:tcPr>
          <w:p w:rsidR="00376445" w:rsidRPr="00512EAF" w:rsidRDefault="00376445" w:rsidP="002A749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</w:rPr>
              <w:t>Контроль выполнения ОО норм действующего законодательства   по вопросам организации аттестационного процесса</w:t>
            </w:r>
          </w:p>
        </w:tc>
        <w:tc>
          <w:tcPr>
            <w:tcW w:w="2371" w:type="dxa"/>
          </w:tcPr>
          <w:p w:rsidR="00376445" w:rsidRPr="00512EAF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С.А. Азон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512EAF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21" w:type="dxa"/>
          </w:tcPr>
          <w:p w:rsidR="00376445" w:rsidRPr="00512EAF" w:rsidRDefault="00376445" w:rsidP="004949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  деятельности  ОО по использованию и эксплуатации школьных автобусов</w:t>
            </w:r>
          </w:p>
        </w:tc>
        <w:tc>
          <w:tcPr>
            <w:tcW w:w="2371" w:type="dxa"/>
          </w:tcPr>
          <w:p w:rsidR="00376445" w:rsidRPr="00512EAF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МКУ «ЦБУ и ТОМООУ»,</w:t>
            </w:r>
          </w:p>
          <w:p w:rsidR="00376445" w:rsidRPr="00512EAF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Е.В. Бунбунов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512EAF" w:rsidRDefault="00376445" w:rsidP="003F79D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ежеквартально</w:t>
            </w:r>
          </w:p>
        </w:tc>
        <w:tc>
          <w:tcPr>
            <w:tcW w:w="5521" w:type="dxa"/>
          </w:tcPr>
          <w:p w:rsidR="00376445" w:rsidRPr="00512EAF" w:rsidRDefault="00376445" w:rsidP="003F79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 выполнения муниципального задания ОО и размещения отчета о выполнении муниципального задания на сайтах ОО</w:t>
            </w:r>
          </w:p>
        </w:tc>
        <w:tc>
          <w:tcPr>
            <w:tcW w:w="2371" w:type="dxa"/>
          </w:tcPr>
          <w:p w:rsidR="00376445" w:rsidRPr="00512EAF" w:rsidRDefault="00376445" w:rsidP="003F79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Н.Е. Ильюшина</w:t>
            </w:r>
          </w:p>
          <w:p w:rsidR="00376445" w:rsidRPr="00512EAF" w:rsidRDefault="00376445" w:rsidP="003F79D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76445" w:rsidRPr="00F21D3C" w:rsidTr="00F84142">
        <w:tc>
          <w:tcPr>
            <w:tcW w:w="1995" w:type="dxa"/>
          </w:tcPr>
          <w:p w:rsidR="00376445" w:rsidRPr="006A5828" w:rsidRDefault="00376445" w:rsidP="007F1F0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A582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ежемесячно</w:t>
            </w:r>
          </w:p>
        </w:tc>
        <w:tc>
          <w:tcPr>
            <w:tcW w:w="5521" w:type="dxa"/>
          </w:tcPr>
          <w:p w:rsidR="00376445" w:rsidRPr="006A5828" w:rsidRDefault="00376445" w:rsidP="0054363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6A582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 регулярного ведения электронных журналов и электронных дневников обучающихся  ОО муниципального района в информационной системе «Дневник.ру»</w:t>
            </w:r>
          </w:p>
        </w:tc>
        <w:tc>
          <w:tcPr>
            <w:tcW w:w="2371" w:type="dxa"/>
          </w:tcPr>
          <w:p w:rsidR="00376445" w:rsidRPr="006A5828" w:rsidRDefault="00376445" w:rsidP="0054363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6A582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Д.Г. Черепанов 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512EAF" w:rsidRDefault="00376445" w:rsidP="007F1F0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ежемесячно</w:t>
            </w:r>
          </w:p>
        </w:tc>
        <w:tc>
          <w:tcPr>
            <w:tcW w:w="5521" w:type="dxa"/>
          </w:tcPr>
          <w:p w:rsidR="00376445" w:rsidRPr="00512EAF" w:rsidRDefault="00376445" w:rsidP="00376B6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Соблюдение закона Российской Федерации от 29.12.2012 № 273-ФЗ «Об образовании в Российской Федерации» руководителями ОО при организации деятельности ОО</w:t>
            </w:r>
          </w:p>
        </w:tc>
        <w:tc>
          <w:tcPr>
            <w:tcW w:w="2371" w:type="dxa"/>
          </w:tcPr>
          <w:p w:rsidR="00376445" w:rsidRPr="00512EAF" w:rsidRDefault="00376445" w:rsidP="007F1F0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Н.А. Сысоева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512EAF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ежемесячно</w:t>
            </w:r>
          </w:p>
        </w:tc>
        <w:tc>
          <w:tcPr>
            <w:tcW w:w="5521" w:type="dxa"/>
          </w:tcPr>
          <w:p w:rsidR="00376445" w:rsidRPr="00512EAF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 наполнения школьных сайтов актуальной информацией</w:t>
            </w:r>
          </w:p>
        </w:tc>
        <w:tc>
          <w:tcPr>
            <w:tcW w:w="2371" w:type="dxa"/>
          </w:tcPr>
          <w:p w:rsidR="00376445" w:rsidRPr="00512EAF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Д.Г. Черепанов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512EAF" w:rsidRDefault="00376445" w:rsidP="003F79D0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</w:rPr>
              <w:t>ежемесячно</w:t>
            </w:r>
          </w:p>
        </w:tc>
        <w:tc>
          <w:tcPr>
            <w:tcW w:w="5521" w:type="dxa"/>
          </w:tcPr>
          <w:p w:rsidR="00376445" w:rsidRPr="00512EAF" w:rsidRDefault="00376445" w:rsidP="00512EA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</w:rPr>
              <w:t xml:space="preserve">Контроль хода подготовки медицинских кабинетов МБДОУ к лицензированию </w:t>
            </w:r>
          </w:p>
        </w:tc>
        <w:tc>
          <w:tcPr>
            <w:tcW w:w="2371" w:type="dxa"/>
          </w:tcPr>
          <w:p w:rsidR="00376445" w:rsidRPr="00512EAF" w:rsidRDefault="00376445" w:rsidP="00F862CA">
            <w:pPr>
              <w:rPr>
                <w:rFonts w:ascii="Times New Roman" w:hAnsi="Times New Roman" w:cs="Times New Roman"/>
              </w:rPr>
            </w:pPr>
            <w:r w:rsidRPr="00512EAF">
              <w:rPr>
                <w:rFonts w:ascii="Times New Roman" w:hAnsi="Times New Roman" w:cs="Times New Roman"/>
                <w:sz w:val="28"/>
                <w:szCs w:val="28"/>
              </w:rPr>
              <w:t xml:space="preserve">В.О. Комаренко 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B06977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ежемесячно до 5 числа</w:t>
            </w:r>
          </w:p>
        </w:tc>
        <w:tc>
          <w:tcPr>
            <w:tcW w:w="5521" w:type="dxa"/>
          </w:tcPr>
          <w:p w:rsidR="00376445" w:rsidRPr="00B06977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 целевого использования трафика ОО</w:t>
            </w:r>
          </w:p>
        </w:tc>
        <w:tc>
          <w:tcPr>
            <w:tcW w:w="2371" w:type="dxa"/>
          </w:tcPr>
          <w:p w:rsidR="00376445" w:rsidRPr="00B06977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Д.Г. Черепанов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B06977" w:rsidRDefault="00376445" w:rsidP="009C5BE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январь, март, июнь-август, октябрь, декабрь</w:t>
            </w:r>
          </w:p>
        </w:tc>
        <w:tc>
          <w:tcPr>
            <w:tcW w:w="5521" w:type="dxa"/>
          </w:tcPr>
          <w:p w:rsidR="00376445" w:rsidRPr="00B06977" w:rsidRDefault="00376445" w:rsidP="009C5BE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 организации воспитательной работы с детьми в оздоровительных лагерях с дневным пребыванием детей</w:t>
            </w:r>
          </w:p>
        </w:tc>
        <w:tc>
          <w:tcPr>
            <w:tcW w:w="2371" w:type="dxa"/>
          </w:tcPr>
          <w:p w:rsidR="00376445" w:rsidRPr="00B06977" w:rsidRDefault="00376445" w:rsidP="009C5BE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Л.Р. Османова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9C5BEE" w:rsidRDefault="00376445" w:rsidP="00A658A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5B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январь, март, июнь-август, октябрь, декабрь</w:t>
            </w:r>
          </w:p>
        </w:tc>
        <w:tc>
          <w:tcPr>
            <w:tcW w:w="5521" w:type="dxa"/>
          </w:tcPr>
          <w:p w:rsidR="00376445" w:rsidRPr="009C5BEE" w:rsidRDefault="00376445" w:rsidP="00A658A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5B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   выполнения требований СанПиН 2.4.4.2599-10 «Гигиенические требования к устройству, содержанию и организации режима в оздоровительных организациях с дневным пребыванием детей в период каникул»</w:t>
            </w:r>
          </w:p>
        </w:tc>
        <w:tc>
          <w:tcPr>
            <w:tcW w:w="2371" w:type="dxa"/>
          </w:tcPr>
          <w:p w:rsidR="00376445" w:rsidRPr="009C5BEE" w:rsidRDefault="00376445" w:rsidP="00A658A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5B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В.О. Комаренко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B06977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январь</w:t>
            </w:r>
          </w:p>
        </w:tc>
        <w:tc>
          <w:tcPr>
            <w:tcW w:w="5521" w:type="dxa"/>
          </w:tcPr>
          <w:p w:rsidR="00376445" w:rsidRPr="00B06977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формирования планов финансово-хозяйственной деятельности ОО на 2017 год, финансового обеспечения муниципальных заданий ОО</w:t>
            </w:r>
          </w:p>
        </w:tc>
        <w:tc>
          <w:tcPr>
            <w:tcW w:w="2371" w:type="dxa"/>
          </w:tcPr>
          <w:p w:rsidR="00376445" w:rsidRPr="00B06977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И.Г. Наумова,</w:t>
            </w:r>
          </w:p>
          <w:p w:rsidR="00376445" w:rsidRPr="00B06977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О.Н. Баранова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B06977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январь – июль, сентябрь </w:t>
            </w:r>
          </w:p>
        </w:tc>
        <w:tc>
          <w:tcPr>
            <w:tcW w:w="5521" w:type="dxa"/>
          </w:tcPr>
          <w:p w:rsidR="00376445" w:rsidRPr="00B06977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Контроль  хода подготовки и проведения ГИА, ЕГЭ выпускников 9-х, 11-х (12-х) классов </w:t>
            </w:r>
          </w:p>
        </w:tc>
        <w:tc>
          <w:tcPr>
            <w:tcW w:w="2371" w:type="dxa"/>
          </w:tcPr>
          <w:p w:rsidR="00376445" w:rsidRPr="00B06977" w:rsidRDefault="00376445" w:rsidP="0083258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Н.С. Сабаева, </w:t>
            </w:r>
          </w:p>
          <w:p w:rsidR="00376445" w:rsidRPr="00B06977" w:rsidRDefault="00376445" w:rsidP="0083258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Н.А. Ефремова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B06977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январь-август</w:t>
            </w:r>
          </w:p>
        </w:tc>
        <w:tc>
          <w:tcPr>
            <w:tcW w:w="5521" w:type="dxa"/>
          </w:tcPr>
          <w:p w:rsidR="00376445" w:rsidRPr="00B06977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 хода подготовки детей к школе</w:t>
            </w:r>
          </w:p>
        </w:tc>
        <w:tc>
          <w:tcPr>
            <w:tcW w:w="2371" w:type="dxa"/>
          </w:tcPr>
          <w:p w:rsidR="00376445" w:rsidRPr="00B06977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Н.А. Ефремова, </w:t>
            </w:r>
          </w:p>
          <w:p w:rsidR="00376445" w:rsidRPr="00B06977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Е.С. Данилова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9C5BEE" w:rsidRDefault="00376445" w:rsidP="009C5BE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5B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февраль-май</w:t>
            </w:r>
          </w:p>
        </w:tc>
        <w:tc>
          <w:tcPr>
            <w:tcW w:w="5521" w:type="dxa"/>
          </w:tcPr>
          <w:p w:rsidR="00376445" w:rsidRPr="009C5BEE" w:rsidRDefault="00376445" w:rsidP="009C5BE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5B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 организации проведения в  ОО муниципального района научно-практических конференций учащихся</w:t>
            </w:r>
          </w:p>
        </w:tc>
        <w:tc>
          <w:tcPr>
            <w:tcW w:w="2371" w:type="dxa"/>
          </w:tcPr>
          <w:p w:rsidR="00376445" w:rsidRPr="009C5BEE" w:rsidRDefault="00376445" w:rsidP="009C5BE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5B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Л.А. Борисова, Д.Г. Черепанов 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B06977" w:rsidRDefault="00376445" w:rsidP="00B0697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февраль, апрель, июль</w:t>
            </w:r>
          </w:p>
        </w:tc>
        <w:tc>
          <w:tcPr>
            <w:tcW w:w="5521" w:type="dxa"/>
          </w:tcPr>
          <w:p w:rsidR="00376445" w:rsidRPr="00B06977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Контроль  состояния кадрового делопроизводства в ОО муниципального  района </w:t>
            </w:r>
          </w:p>
        </w:tc>
        <w:tc>
          <w:tcPr>
            <w:tcW w:w="2371" w:type="dxa"/>
          </w:tcPr>
          <w:p w:rsidR="00376445" w:rsidRPr="00B06977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В.Г. Сотникова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B06977" w:rsidRDefault="00376445" w:rsidP="0082767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март - апрель</w:t>
            </w:r>
          </w:p>
        </w:tc>
        <w:tc>
          <w:tcPr>
            <w:tcW w:w="5521" w:type="dxa"/>
          </w:tcPr>
          <w:p w:rsidR="00376445" w:rsidRPr="00B06977" w:rsidRDefault="00376445" w:rsidP="00B0697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работы  ОО муниципального района по подготовке к ГИА-2017</w:t>
            </w:r>
          </w:p>
        </w:tc>
        <w:tc>
          <w:tcPr>
            <w:tcW w:w="2371" w:type="dxa"/>
          </w:tcPr>
          <w:p w:rsidR="00376445" w:rsidRPr="00B06977" w:rsidRDefault="00376445" w:rsidP="00AB715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Н.А. Ефремова 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B06977" w:rsidRDefault="00376445" w:rsidP="0082767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март - апрель</w:t>
            </w:r>
          </w:p>
        </w:tc>
        <w:tc>
          <w:tcPr>
            <w:tcW w:w="5521" w:type="dxa"/>
          </w:tcPr>
          <w:p w:rsidR="00376445" w:rsidRPr="00B06977" w:rsidRDefault="00376445" w:rsidP="00B0697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проведения в ОО родительских собраний по вопросу выбора модулей преподавания в 2017-2018 учебном году курса ОРКиСЭ</w:t>
            </w:r>
          </w:p>
        </w:tc>
        <w:tc>
          <w:tcPr>
            <w:tcW w:w="2371" w:type="dxa"/>
          </w:tcPr>
          <w:p w:rsidR="00376445" w:rsidRPr="00B06977" w:rsidRDefault="00376445" w:rsidP="00AB715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Л.А. Борисова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B06977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апрель-май</w:t>
            </w:r>
          </w:p>
        </w:tc>
        <w:tc>
          <w:tcPr>
            <w:tcW w:w="5521" w:type="dxa"/>
          </w:tcPr>
          <w:p w:rsidR="00376445" w:rsidRPr="00B06977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деятельности руководителей  ОО по обеспечению прохождения работниками летних оздоровительных организаций   медицинских осмотров к началу летней оздоровительной кампании</w:t>
            </w:r>
          </w:p>
        </w:tc>
        <w:tc>
          <w:tcPr>
            <w:tcW w:w="2371" w:type="dxa"/>
          </w:tcPr>
          <w:p w:rsidR="00376445" w:rsidRPr="00B06977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069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В.О Комаренко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9C5BEE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5B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апрель-сентябрь</w:t>
            </w:r>
          </w:p>
        </w:tc>
        <w:tc>
          <w:tcPr>
            <w:tcW w:w="5521" w:type="dxa"/>
          </w:tcPr>
          <w:p w:rsidR="00376445" w:rsidRPr="009C5BEE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5B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Контроль деятельности общеобразовательных организаций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муниципального района </w:t>
            </w:r>
            <w:r w:rsidRPr="009C5B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 комплектованию общеобразовательных и коррекционных классов</w:t>
            </w:r>
          </w:p>
        </w:tc>
        <w:tc>
          <w:tcPr>
            <w:tcW w:w="2371" w:type="dxa"/>
          </w:tcPr>
          <w:p w:rsidR="00376445" w:rsidRPr="009C5BEE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5B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Н.Е. Ильюшина, </w:t>
            </w:r>
          </w:p>
          <w:p w:rsidR="00376445" w:rsidRPr="009C5BEE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5B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Н.А. Ефремова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9C5BEE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5B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апрель – август</w:t>
            </w:r>
          </w:p>
        </w:tc>
        <w:tc>
          <w:tcPr>
            <w:tcW w:w="5521" w:type="dxa"/>
          </w:tcPr>
          <w:p w:rsidR="00376445" w:rsidRPr="009C5BEE" w:rsidRDefault="00376445" w:rsidP="009C5BE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5B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Контроль хода подготовки учреждений образования муниципального района к новому учебному году </w:t>
            </w:r>
          </w:p>
        </w:tc>
        <w:tc>
          <w:tcPr>
            <w:tcW w:w="2371" w:type="dxa"/>
          </w:tcPr>
          <w:p w:rsidR="00376445" w:rsidRPr="009C5BEE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5B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И.Г. Наумова,</w:t>
            </w:r>
          </w:p>
          <w:p w:rsidR="00376445" w:rsidRPr="009C5BEE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5B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Д.А. Данько, </w:t>
            </w:r>
          </w:p>
          <w:p w:rsidR="00376445" w:rsidRPr="009C5BEE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5B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Н.С. Сабаева,</w:t>
            </w:r>
          </w:p>
          <w:p w:rsidR="00376445" w:rsidRPr="009C5BEE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5B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Н.А. Ефремова, Н.А. Сысоева,</w:t>
            </w:r>
          </w:p>
          <w:p w:rsidR="00376445" w:rsidRPr="009C5BEE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5B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Л.А. Борисова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9C5BEE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5B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май</w:t>
            </w:r>
          </w:p>
        </w:tc>
        <w:tc>
          <w:tcPr>
            <w:tcW w:w="5521" w:type="dxa"/>
          </w:tcPr>
          <w:p w:rsidR="00376445" w:rsidRPr="009C5BEE" w:rsidRDefault="00376445" w:rsidP="00664A1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5B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Контроль проведения в ОО мероприятий, посвященных последнему звонку </w:t>
            </w:r>
          </w:p>
        </w:tc>
        <w:tc>
          <w:tcPr>
            <w:tcW w:w="2371" w:type="dxa"/>
          </w:tcPr>
          <w:p w:rsidR="00376445" w:rsidRPr="009C5BEE" w:rsidRDefault="00376445" w:rsidP="009C5BE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Л.Р. Османова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9C5BEE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5B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май</w:t>
            </w:r>
          </w:p>
        </w:tc>
        <w:tc>
          <w:tcPr>
            <w:tcW w:w="5521" w:type="dxa"/>
          </w:tcPr>
          <w:p w:rsidR="00376445" w:rsidRPr="009C5BEE" w:rsidRDefault="00376445" w:rsidP="00671FE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5B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проведения в ОО праздничных мер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оприятий, посвященных 72</w:t>
            </w:r>
            <w:r w:rsidRPr="009C5B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годовщине со Дня Победы в Великой Отечественной войне</w:t>
            </w:r>
          </w:p>
        </w:tc>
        <w:tc>
          <w:tcPr>
            <w:tcW w:w="2371" w:type="dxa"/>
          </w:tcPr>
          <w:p w:rsidR="00376445" w:rsidRPr="009C5BEE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Л.Р. Османова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9C5BEE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5B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май – август, декабрь </w:t>
            </w:r>
          </w:p>
        </w:tc>
        <w:tc>
          <w:tcPr>
            <w:tcW w:w="5521" w:type="dxa"/>
          </w:tcPr>
          <w:p w:rsidR="00376445" w:rsidRPr="009C5BEE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5B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 соблюдения руководителями ОО трудового законодательства Российской Федерации в части предоставления отпусков работникам</w:t>
            </w:r>
          </w:p>
        </w:tc>
        <w:tc>
          <w:tcPr>
            <w:tcW w:w="2371" w:type="dxa"/>
          </w:tcPr>
          <w:p w:rsidR="00376445" w:rsidRPr="009C5BEE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C5BE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В.Г. Сотникова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9C5BEE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май-сентябрь</w:t>
            </w:r>
          </w:p>
        </w:tc>
        <w:tc>
          <w:tcPr>
            <w:tcW w:w="5521" w:type="dxa"/>
          </w:tcPr>
          <w:p w:rsidR="00376445" w:rsidRPr="009C5BEE" w:rsidRDefault="00376445" w:rsidP="00CC6F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CC6FC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Контроль  выполнения книготоргующими организациями обязательств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по исполнению </w:t>
            </w:r>
            <w:r w:rsidRPr="00CC6FC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муниципальных контрактов</w:t>
            </w:r>
            <w:r>
              <w:t xml:space="preserve"> </w:t>
            </w:r>
            <w:r w:rsidRPr="00CC6FC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на закупку и поставку учебников и учебных пособий 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 2017 год</w:t>
            </w:r>
          </w:p>
        </w:tc>
        <w:tc>
          <w:tcPr>
            <w:tcW w:w="2371" w:type="dxa"/>
          </w:tcPr>
          <w:p w:rsidR="00376445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Л.А. Борисова,</w:t>
            </w:r>
          </w:p>
          <w:p w:rsidR="00376445" w:rsidRPr="009C5BEE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Н.В. Полховская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B9111C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9111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июнь</w:t>
            </w:r>
          </w:p>
        </w:tc>
        <w:tc>
          <w:tcPr>
            <w:tcW w:w="5521" w:type="dxa"/>
          </w:tcPr>
          <w:p w:rsidR="00376445" w:rsidRPr="00B9111C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9111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 проведения в ОО выпускных вечеров, выпускных мероприятий в МБДОУ</w:t>
            </w:r>
          </w:p>
        </w:tc>
        <w:tc>
          <w:tcPr>
            <w:tcW w:w="2371" w:type="dxa"/>
          </w:tcPr>
          <w:p w:rsidR="00376445" w:rsidRPr="00B9111C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9111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Л.Р. Османова,</w:t>
            </w:r>
          </w:p>
          <w:p w:rsidR="00376445" w:rsidRPr="00B9111C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9111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Е.С. Данилова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B9111C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9111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июнь-август</w:t>
            </w:r>
          </w:p>
        </w:tc>
        <w:tc>
          <w:tcPr>
            <w:tcW w:w="5521" w:type="dxa"/>
          </w:tcPr>
          <w:p w:rsidR="00376445" w:rsidRPr="00B9111C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9111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хода подготовки пищеблоков общеобразовательных организаций к новому учебному году</w:t>
            </w:r>
          </w:p>
        </w:tc>
        <w:tc>
          <w:tcPr>
            <w:tcW w:w="2371" w:type="dxa"/>
          </w:tcPr>
          <w:p w:rsidR="00376445" w:rsidRPr="00B9111C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9111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В.О. Комаренко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B9111C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9111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июнь-август</w:t>
            </w:r>
          </w:p>
        </w:tc>
        <w:tc>
          <w:tcPr>
            <w:tcW w:w="5521" w:type="dxa"/>
          </w:tcPr>
          <w:p w:rsidR="00376445" w:rsidRPr="00B9111C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9111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 проведения летней  оздоровительной работы в МБДОУ</w:t>
            </w:r>
          </w:p>
        </w:tc>
        <w:tc>
          <w:tcPr>
            <w:tcW w:w="2371" w:type="dxa"/>
          </w:tcPr>
          <w:p w:rsidR="00376445" w:rsidRPr="00B9111C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9111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Е.С. Данилова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9E3B84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июнь – сентябрь </w:t>
            </w:r>
          </w:p>
        </w:tc>
        <w:tc>
          <w:tcPr>
            <w:tcW w:w="5521" w:type="dxa"/>
          </w:tcPr>
          <w:p w:rsidR="00376445" w:rsidRPr="009E3B8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 хода проведения районной акции «Помоги собраться в школу»</w:t>
            </w:r>
          </w:p>
        </w:tc>
        <w:tc>
          <w:tcPr>
            <w:tcW w:w="2371" w:type="dxa"/>
          </w:tcPr>
          <w:p w:rsidR="00376445" w:rsidRPr="009E3B8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Г.И. Шевченко, Е.С. Данилова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9E3B84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июнь – август</w:t>
            </w:r>
          </w:p>
        </w:tc>
        <w:tc>
          <w:tcPr>
            <w:tcW w:w="5521" w:type="dxa"/>
          </w:tcPr>
          <w:p w:rsidR="00376445" w:rsidRPr="009E3B84" w:rsidRDefault="00376445" w:rsidP="009E3B8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Контроль деятельности руководителей ОО в части подготовки, проведения и опубликования материалов самообследования ОО </w:t>
            </w:r>
          </w:p>
        </w:tc>
        <w:tc>
          <w:tcPr>
            <w:tcW w:w="2371" w:type="dxa"/>
          </w:tcPr>
          <w:p w:rsidR="00376445" w:rsidRPr="009E3B8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А.С. Соловьева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9E3B8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июнь-</w:t>
            </w: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5521" w:type="dxa"/>
          </w:tcPr>
          <w:p w:rsidR="00376445" w:rsidRPr="009E3B8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Контроль  обеспеченности учащихся учебниками федерального и регионального комплектов в соответствии с реализуемыми в ОО  программами </w:t>
            </w:r>
          </w:p>
        </w:tc>
        <w:tc>
          <w:tcPr>
            <w:tcW w:w="2371" w:type="dxa"/>
          </w:tcPr>
          <w:p w:rsidR="00376445" w:rsidRPr="009E3B8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Л.А. Борисова,</w:t>
            </w:r>
          </w:p>
          <w:p w:rsidR="00376445" w:rsidRPr="009E3B8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Н.А. Ефремова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9E3B84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август-сентябрь</w:t>
            </w:r>
          </w:p>
        </w:tc>
        <w:tc>
          <w:tcPr>
            <w:tcW w:w="5521" w:type="dxa"/>
          </w:tcPr>
          <w:p w:rsidR="00376445" w:rsidRPr="009E3B84" w:rsidRDefault="00376445" w:rsidP="009E3B8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Экспертиза и согласование тарификационных списков ОО на 2017-2018 учебный год</w:t>
            </w:r>
          </w:p>
        </w:tc>
        <w:tc>
          <w:tcPr>
            <w:tcW w:w="2371" w:type="dxa"/>
          </w:tcPr>
          <w:p w:rsidR="00376445" w:rsidRPr="009E3B84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О.Н. Баранова, Н.С. Сабаева, Н.Е. Ильюшина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9E3B84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август – октябрь </w:t>
            </w:r>
          </w:p>
        </w:tc>
        <w:tc>
          <w:tcPr>
            <w:tcW w:w="5521" w:type="dxa"/>
          </w:tcPr>
          <w:p w:rsidR="00376445" w:rsidRPr="009E3B8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 хода проведения районной акции «Гарантии права на общее образование – каждому подростку»</w:t>
            </w:r>
          </w:p>
        </w:tc>
        <w:tc>
          <w:tcPr>
            <w:tcW w:w="2371" w:type="dxa"/>
          </w:tcPr>
          <w:p w:rsidR="00376445" w:rsidRPr="009E3B84" w:rsidRDefault="00376445" w:rsidP="003C426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Г.И. Шевченко</w:t>
            </w:r>
          </w:p>
          <w:p w:rsidR="00376445" w:rsidRPr="009E3B8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376445" w:rsidRPr="00F21D3C" w:rsidTr="00F84142">
        <w:tc>
          <w:tcPr>
            <w:tcW w:w="1995" w:type="dxa"/>
          </w:tcPr>
          <w:p w:rsidR="00376445" w:rsidRPr="009E3B84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5521" w:type="dxa"/>
          </w:tcPr>
          <w:p w:rsidR="00376445" w:rsidRPr="009E3B8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 проведения в ОО «Дня знаний»</w:t>
            </w:r>
          </w:p>
        </w:tc>
        <w:tc>
          <w:tcPr>
            <w:tcW w:w="2371" w:type="dxa"/>
          </w:tcPr>
          <w:p w:rsidR="00376445" w:rsidRPr="009E3B8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Л.Р. Османова, </w:t>
            </w:r>
          </w:p>
          <w:p w:rsidR="00376445" w:rsidRPr="009E3B8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Е.С. Данилова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9E3B84" w:rsidRDefault="00376445" w:rsidP="0082767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</w:rPr>
              <w:t>сентябрь</w:t>
            </w:r>
          </w:p>
        </w:tc>
        <w:tc>
          <w:tcPr>
            <w:tcW w:w="5521" w:type="dxa"/>
          </w:tcPr>
          <w:p w:rsidR="00376445" w:rsidRPr="009E3B84" w:rsidRDefault="00376445" w:rsidP="009E3B8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</w:rPr>
              <w:t>Организованное начало нового 2017-2018 учебного года</w:t>
            </w:r>
          </w:p>
        </w:tc>
        <w:tc>
          <w:tcPr>
            <w:tcW w:w="2371" w:type="dxa"/>
          </w:tcPr>
          <w:p w:rsidR="00376445" w:rsidRPr="009E3B84" w:rsidRDefault="00376445" w:rsidP="00AD1E7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Н.А. Ефремова 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9E3B84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5521" w:type="dxa"/>
          </w:tcPr>
          <w:p w:rsidR="00376445" w:rsidRPr="009E3B8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pacing w:val="2"/>
                <w:sz w:val="28"/>
                <w:szCs w:val="28"/>
                <w:lang w:eastAsia="ru-RU"/>
              </w:rPr>
              <w:t>Контроль организации работы в ОО научных обществ учащихся</w:t>
            </w:r>
          </w:p>
        </w:tc>
        <w:tc>
          <w:tcPr>
            <w:tcW w:w="2371" w:type="dxa"/>
          </w:tcPr>
          <w:p w:rsidR="00376445" w:rsidRPr="009E3B84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Д.Г. Черепанов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9E3B84" w:rsidRDefault="00376445" w:rsidP="007F1F0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5521" w:type="dxa"/>
          </w:tcPr>
          <w:p w:rsidR="00376445" w:rsidRPr="009E3B84" w:rsidRDefault="00376445" w:rsidP="009E08A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деятельности руководителей  ОО по вопросу предоставления заявки на   прохождение курсовой подготовки педагогами и руководящими работниками в 2018 году</w:t>
            </w:r>
          </w:p>
        </w:tc>
        <w:tc>
          <w:tcPr>
            <w:tcW w:w="2371" w:type="dxa"/>
          </w:tcPr>
          <w:p w:rsidR="00376445" w:rsidRPr="009E3B84" w:rsidRDefault="00376445" w:rsidP="009E08A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Л.А. Борисова,</w:t>
            </w:r>
          </w:p>
          <w:p w:rsidR="00376445" w:rsidRPr="009E3B84" w:rsidRDefault="00376445" w:rsidP="009E08A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С.А. Азон,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  <w:t>Е.С. Данилова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9E3B84" w:rsidRDefault="00376445" w:rsidP="007F1F0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5521" w:type="dxa"/>
          </w:tcPr>
          <w:p w:rsidR="00376445" w:rsidRPr="009E3B84" w:rsidRDefault="00376445" w:rsidP="007F1F0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Обеспечение координации и контроль предоставления льгот и социальных гарантий молодым специалистам, прибывшим в 2017 году для работы в  ОО муниципального района</w:t>
            </w:r>
          </w:p>
        </w:tc>
        <w:tc>
          <w:tcPr>
            <w:tcW w:w="2371" w:type="dxa"/>
          </w:tcPr>
          <w:p w:rsidR="00376445" w:rsidRPr="009E3B84" w:rsidRDefault="00376445" w:rsidP="002F217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С.А. Азон 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9E3B8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сентябрь-декабрь</w:t>
            </w:r>
          </w:p>
        </w:tc>
        <w:tc>
          <w:tcPr>
            <w:tcW w:w="5521" w:type="dxa"/>
          </w:tcPr>
          <w:p w:rsidR="00376445" w:rsidRPr="009E3B84" w:rsidRDefault="00376445" w:rsidP="009E3B8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 организации подготовки учащихся к участию в предметных олимпиадах, проведения школьного, муниципального этапов Всероссийской олимпиады школьников</w:t>
            </w:r>
          </w:p>
        </w:tc>
        <w:tc>
          <w:tcPr>
            <w:tcW w:w="2371" w:type="dxa"/>
          </w:tcPr>
          <w:p w:rsidR="00376445" w:rsidRPr="009E3B8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Д.Г. Черепанов,</w:t>
            </w: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  <w:t>Л.А. Борисова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9E3B8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октябрь</w:t>
            </w:r>
          </w:p>
        </w:tc>
        <w:tc>
          <w:tcPr>
            <w:tcW w:w="5521" w:type="dxa"/>
          </w:tcPr>
          <w:p w:rsidR="00376445" w:rsidRPr="009E3B84" w:rsidRDefault="00376445" w:rsidP="002F217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организации наставничества в ОО, работы по адаптации молодых специалистов</w:t>
            </w:r>
          </w:p>
        </w:tc>
        <w:tc>
          <w:tcPr>
            <w:tcW w:w="2371" w:type="dxa"/>
          </w:tcPr>
          <w:p w:rsidR="00376445" w:rsidRPr="009E3B8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Л.А. Борисова,</w:t>
            </w:r>
          </w:p>
          <w:p w:rsidR="00376445" w:rsidRPr="009E3B8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С.А. Азон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9E3B8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ноябрь-декабрь</w:t>
            </w:r>
          </w:p>
        </w:tc>
        <w:tc>
          <w:tcPr>
            <w:tcW w:w="5521" w:type="dxa"/>
          </w:tcPr>
          <w:p w:rsidR="00376445" w:rsidRPr="009E3B8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 проведения инвентаризации учебных фондов в библиотеках ОО</w:t>
            </w:r>
          </w:p>
        </w:tc>
        <w:tc>
          <w:tcPr>
            <w:tcW w:w="2371" w:type="dxa"/>
          </w:tcPr>
          <w:p w:rsidR="00376445" w:rsidRPr="009E3B8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Л.А. Борисова</w:t>
            </w:r>
          </w:p>
        </w:tc>
      </w:tr>
      <w:tr w:rsidR="00376445" w:rsidRPr="00F21D3C" w:rsidTr="00F84142">
        <w:tc>
          <w:tcPr>
            <w:tcW w:w="1995" w:type="dxa"/>
          </w:tcPr>
          <w:p w:rsidR="00376445" w:rsidRPr="009E3B8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декабрь</w:t>
            </w:r>
          </w:p>
        </w:tc>
        <w:tc>
          <w:tcPr>
            <w:tcW w:w="5521" w:type="dxa"/>
          </w:tcPr>
          <w:p w:rsidR="00376445" w:rsidRPr="009E3B8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Контроль организации и проведения в ОО новогодних утренников и вечеров</w:t>
            </w:r>
          </w:p>
        </w:tc>
        <w:tc>
          <w:tcPr>
            <w:tcW w:w="2371" w:type="dxa"/>
          </w:tcPr>
          <w:p w:rsidR="00376445" w:rsidRPr="009E3B8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Л.Р. Османова,</w:t>
            </w:r>
          </w:p>
          <w:p w:rsidR="00376445" w:rsidRPr="009E3B84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E3B8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Е.С. Данилова</w:t>
            </w:r>
          </w:p>
        </w:tc>
      </w:tr>
    </w:tbl>
    <w:p w:rsidR="00376445" w:rsidRPr="00F21D3C" w:rsidRDefault="00376445" w:rsidP="002957A4">
      <w:pPr>
        <w:keepNext/>
        <w:spacing w:before="240" w:after="60" w:line="240" w:lineRule="auto"/>
        <w:outlineLvl w:val="0"/>
        <w:rPr>
          <w:rFonts w:ascii="Times New Roman" w:hAnsi="Times New Roman" w:cs="Times New Roman"/>
          <w:b/>
          <w:bCs/>
          <w:sz w:val="28"/>
          <w:szCs w:val="28"/>
          <w:highlight w:val="yellow"/>
          <w:lang w:eastAsia="ru-RU"/>
        </w:rPr>
        <w:sectPr w:rsidR="00376445" w:rsidRPr="00F21D3C" w:rsidSect="003159B8">
          <w:headerReference w:type="default" r:id="rId8"/>
          <w:pgSz w:w="11906" w:h="16838"/>
          <w:pgMar w:top="539" w:right="926" w:bottom="1134" w:left="1418" w:header="708" w:footer="708" w:gutter="0"/>
          <w:cols w:space="708"/>
          <w:titlePg/>
          <w:docGrid w:linePitch="360"/>
        </w:sectPr>
      </w:pPr>
    </w:p>
    <w:p w:rsidR="00376445" w:rsidRPr="00EC5497" w:rsidRDefault="00376445" w:rsidP="000712D9">
      <w:pPr>
        <w:pStyle w:val="10"/>
        <w:jc w:val="left"/>
      </w:pPr>
      <w:bookmarkStart w:id="117" w:name="_Toc315090054"/>
      <w:bookmarkStart w:id="118" w:name="_Toc315095403"/>
      <w:bookmarkStart w:id="119" w:name="_Toc315794599"/>
      <w:bookmarkStart w:id="120" w:name="_Toc349231700"/>
      <w:bookmarkStart w:id="121" w:name="_Toc472697041"/>
      <w:r w:rsidRPr="00EC5497">
        <w:t>1</w:t>
      </w:r>
      <w:r>
        <w:t>8</w:t>
      </w:r>
      <w:r w:rsidRPr="00EC5497">
        <w:t>. Аналитико-мониторинговая деятельность</w:t>
      </w:r>
      <w:bookmarkEnd w:id="117"/>
      <w:bookmarkEnd w:id="118"/>
      <w:bookmarkEnd w:id="119"/>
      <w:bookmarkEnd w:id="120"/>
      <w:bookmarkEnd w:id="121"/>
    </w:p>
    <w:p w:rsidR="00376445" w:rsidRPr="00F21D3C" w:rsidRDefault="00376445" w:rsidP="002957A4">
      <w:pPr>
        <w:spacing w:after="0" w:line="240" w:lineRule="auto"/>
        <w:rPr>
          <w:rFonts w:ascii="Times New Roman" w:hAnsi="Times New Roman" w:cs="Times New Roman"/>
          <w:sz w:val="28"/>
          <w:szCs w:val="28"/>
          <w:highlight w:val="yellow"/>
          <w:lang w:eastAsia="ru-RU"/>
        </w:rPr>
      </w:pP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120"/>
        <w:gridCol w:w="5436"/>
        <w:gridCol w:w="2368"/>
      </w:tblGrid>
      <w:tr w:rsidR="00376445" w:rsidRPr="00F21D3C" w:rsidTr="0094001A">
        <w:tc>
          <w:tcPr>
            <w:tcW w:w="2120" w:type="dxa"/>
          </w:tcPr>
          <w:p w:rsidR="00376445" w:rsidRPr="00EC5497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дата</w:t>
            </w:r>
          </w:p>
        </w:tc>
        <w:tc>
          <w:tcPr>
            <w:tcW w:w="5436" w:type="dxa"/>
          </w:tcPr>
          <w:p w:rsidR="00376445" w:rsidRPr="00EC5497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мероприятия</w:t>
            </w:r>
          </w:p>
          <w:p w:rsidR="00376445" w:rsidRPr="00EC5497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368" w:type="dxa"/>
          </w:tcPr>
          <w:p w:rsidR="00376445" w:rsidRPr="00EC5497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ответственный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EC5497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1 раз в квартал, </w:t>
            </w:r>
          </w:p>
          <w:p w:rsidR="00376445" w:rsidRPr="00EC5497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 полугодиям, за год</w:t>
            </w:r>
          </w:p>
        </w:tc>
        <w:tc>
          <w:tcPr>
            <w:tcW w:w="5436" w:type="dxa"/>
          </w:tcPr>
          <w:p w:rsidR="00376445" w:rsidRPr="00EC5497" w:rsidRDefault="00376445" w:rsidP="00EC54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Анализ выполнения мероприятий муниципальной программы «Развитие образования  муниципального района имени Лазо на 2017 – 2020 годы»</w:t>
            </w:r>
          </w:p>
        </w:tc>
        <w:tc>
          <w:tcPr>
            <w:tcW w:w="2368" w:type="dxa"/>
          </w:tcPr>
          <w:p w:rsidR="00376445" w:rsidRPr="00EC5497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специалисты Управления образования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EC5497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1 раз в квартал, </w:t>
            </w:r>
          </w:p>
          <w:p w:rsidR="00376445" w:rsidRPr="00EC5497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/>
                <w:sz w:val="28"/>
                <w:szCs w:val="28"/>
                <w:lang w:eastAsia="ru-RU"/>
              </w:rPr>
              <w:t>по полугодиям</w:t>
            </w:r>
          </w:p>
        </w:tc>
        <w:tc>
          <w:tcPr>
            <w:tcW w:w="5436" w:type="dxa"/>
          </w:tcPr>
          <w:p w:rsidR="00376445" w:rsidRPr="00EC5497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Мониторинг выполнения </w:t>
            </w:r>
            <w:r w:rsidRPr="00EC5497">
              <w:rPr>
                <w:rFonts w:ascii="Times New Roman" w:hAnsi="Times New Roman"/>
                <w:sz w:val="28"/>
                <w:szCs w:val="28"/>
              </w:rPr>
              <w:t xml:space="preserve">плана  </w:t>
            </w:r>
            <w:r w:rsidRPr="00EC5497">
              <w:rPr>
                <w:rFonts w:ascii="Times New Roman CYR" w:hAnsi="Times New Roman CYR" w:cs="Times New Roman CYR"/>
                <w:sz w:val="28"/>
                <w:szCs w:val="28"/>
              </w:rPr>
              <w:t xml:space="preserve">мероприятий ("дорожной карты") </w:t>
            </w:r>
            <w:r w:rsidRPr="00EC5497">
              <w:rPr>
                <w:rFonts w:ascii="Times New Roman CYR" w:hAnsi="Times New Roman CYR" w:cs="Times New Roman CYR"/>
                <w:sz w:val="28"/>
                <w:szCs w:val="28"/>
              </w:rPr>
              <w:br/>
              <w:t>"Повышение эффективности и качества услуг образования</w:t>
            </w:r>
            <w:r w:rsidRPr="00EC5497">
              <w:rPr>
                <w:rFonts w:ascii="Times New Roman CYR" w:hAnsi="Times New Roman CYR" w:cs="Times New Roman CYR"/>
                <w:sz w:val="28"/>
                <w:szCs w:val="28"/>
              </w:rPr>
              <w:br/>
              <w:t>в муниципальном районе имени Лазо Хабаровского края на 2013 – 2018 годы"</w:t>
            </w:r>
          </w:p>
        </w:tc>
        <w:tc>
          <w:tcPr>
            <w:tcW w:w="2368" w:type="dxa"/>
          </w:tcPr>
          <w:p w:rsidR="00376445" w:rsidRPr="00EC5497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/>
                <w:sz w:val="28"/>
                <w:szCs w:val="28"/>
                <w:lang w:eastAsia="ru-RU"/>
              </w:rPr>
              <w:t>специалисты Управления образования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EC5497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 полугодиям</w:t>
            </w:r>
          </w:p>
        </w:tc>
        <w:tc>
          <w:tcPr>
            <w:tcW w:w="5436" w:type="dxa"/>
          </w:tcPr>
          <w:p w:rsidR="00376445" w:rsidRPr="00EC5497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Мониторинг состояния и формирование банка данных экспериментальной работы в ОО,  по апробации УМК</w:t>
            </w:r>
          </w:p>
        </w:tc>
        <w:tc>
          <w:tcPr>
            <w:tcW w:w="2368" w:type="dxa"/>
          </w:tcPr>
          <w:p w:rsidR="00376445" w:rsidRPr="00EC5497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Л.А. Борисова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EC5497" w:rsidRDefault="00376445" w:rsidP="00C03B3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 полугодиям</w:t>
            </w:r>
          </w:p>
        </w:tc>
        <w:tc>
          <w:tcPr>
            <w:tcW w:w="5436" w:type="dxa"/>
          </w:tcPr>
          <w:p w:rsidR="00376445" w:rsidRPr="00EC5497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Мониторинг реализации Стратегии по развитию казачества в муниципальном районе имени Лазо</w:t>
            </w:r>
          </w:p>
        </w:tc>
        <w:tc>
          <w:tcPr>
            <w:tcW w:w="2368" w:type="dxa"/>
          </w:tcPr>
          <w:p w:rsidR="00376445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Н.А. Ефремова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,</w:t>
            </w:r>
          </w:p>
          <w:p w:rsidR="00376445" w:rsidRPr="00EC5497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Л.Р. Османова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EC5497" w:rsidRDefault="00376445" w:rsidP="000F5498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5497">
              <w:rPr>
                <w:rFonts w:ascii="Times New Roman" w:hAnsi="Times New Roman" w:cs="Times New Roman"/>
                <w:sz w:val="28"/>
                <w:szCs w:val="28"/>
              </w:rPr>
              <w:t>ежеквартально</w:t>
            </w:r>
          </w:p>
        </w:tc>
        <w:tc>
          <w:tcPr>
            <w:tcW w:w="5436" w:type="dxa"/>
          </w:tcPr>
          <w:p w:rsidR="00376445" w:rsidRPr="00EC5497" w:rsidRDefault="00376445" w:rsidP="000F5498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5497">
              <w:rPr>
                <w:rFonts w:ascii="Times New Roman" w:hAnsi="Times New Roman" w:cs="Times New Roman"/>
                <w:sz w:val="28"/>
                <w:szCs w:val="28"/>
              </w:rPr>
              <w:t>Обновление районного информационного банка данных награжденных руководящих и педагогических кадров</w:t>
            </w:r>
          </w:p>
        </w:tc>
        <w:tc>
          <w:tcPr>
            <w:tcW w:w="2368" w:type="dxa"/>
          </w:tcPr>
          <w:p w:rsidR="00376445" w:rsidRPr="00EC5497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C5497">
              <w:rPr>
                <w:rFonts w:ascii="Times New Roman" w:hAnsi="Times New Roman" w:cs="Times New Roman"/>
                <w:sz w:val="28"/>
                <w:szCs w:val="28"/>
              </w:rPr>
              <w:t>С.А. Азон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EC5497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/>
                <w:sz w:val="28"/>
                <w:szCs w:val="28"/>
                <w:lang w:eastAsia="ru-RU"/>
              </w:rPr>
              <w:t>1 раз в квартал</w:t>
            </w:r>
          </w:p>
        </w:tc>
        <w:tc>
          <w:tcPr>
            <w:tcW w:w="5436" w:type="dxa"/>
          </w:tcPr>
          <w:p w:rsidR="00376445" w:rsidRPr="00EC5497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/>
                <w:sz w:val="28"/>
                <w:szCs w:val="28"/>
                <w:lang w:eastAsia="ru-RU"/>
              </w:rPr>
              <w:t>Подготовка справки о системе работы  ОО по предупреждению наркомании, формированию навыков здорового образа жизни среди несовершеннолетних</w:t>
            </w:r>
          </w:p>
        </w:tc>
        <w:tc>
          <w:tcPr>
            <w:tcW w:w="2368" w:type="dxa"/>
          </w:tcPr>
          <w:p w:rsidR="00376445" w:rsidRPr="00EC5497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Л.Р. Османова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EC5497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/>
                <w:sz w:val="28"/>
                <w:szCs w:val="28"/>
                <w:lang w:eastAsia="ru-RU"/>
              </w:rPr>
              <w:t>1 раз в квартал</w:t>
            </w:r>
          </w:p>
        </w:tc>
        <w:tc>
          <w:tcPr>
            <w:tcW w:w="5436" w:type="dxa"/>
          </w:tcPr>
          <w:p w:rsidR="00376445" w:rsidRPr="00EC5497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Анализ работы по профилактике безнадзорности, правонарушений, работы с неблагополучными семьями                          </w:t>
            </w:r>
          </w:p>
        </w:tc>
        <w:tc>
          <w:tcPr>
            <w:tcW w:w="2368" w:type="dxa"/>
          </w:tcPr>
          <w:p w:rsidR="00376445" w:rsidRPr="00EC5497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Л.Р. Османова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EC5497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 раз в квартал</w:t>
            </w:r>
          </w:p>
        </w:tc>
        <w:tc>
          <w:tcPr>
            <w:tcW w:w="5436" w:type="dxa"/>
          </w:tcPr>
          <w:p w:rsidR="00376445" w:rsidRPr="00EC5497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Мониторинг деятельности  ОО по профилактике дорожно-транспортных происшествий</w:t>
            </w:r>
          </w:p>
        </w:tc>
        <w:tc>
          <w:tcPr>
            <w:tcW w:w="2368" w:type="dxa"/>
          </w:tcPr>
          <w:p w:rsidR="00376445" w:rsidRPr="00F21D3C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Л.Р. Османова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EC5497" w:rsidRDefault="00376445" w:rsidP="00A658A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ежемесячно, 1 раз в квартал, по полугодиям </w:t>
            </w:r>
          </w:p>
        </w:tc>
        <w:tc>
          <w:tcPr>
            <w:tcW w:w="5436" w:type="dxa"/>
          </w:tcPr>
          <w:p w:rsidR="00376445" w:rsidRPr="00EC5497" w:rsidRDefault="00376445" w:rsidP="00A658A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Анализ  питания учащихся  в общеобразовательных организациях муниципального района </w:t>
            </w:r>
          </w:p>
        </w:tc>
        <w:tc>
          <w:tcPr>
            <w:tcW w:w="2368" w:type="dxa"/>
          </w:tcPr>
          <w:p w:rsidR="00376445" w:rsidRPr="00EC5497" w:rsidRDefault="00376445" w:rsidP="00A658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EC549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В.О. Комаренко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EC5497" w:rsidRDefault="00376445" w:rsidP="007F1F0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ежемесячно </w:t>
            </w:r>
          </w:p>
        </w:tc>
        <w:tc>
          <w:tcPr>
            <w:tcW w:w="5436" w:type="dxa"/>
          </w:tcPr>
          <w:p w:rsidR="00376445" w:rsidRPr="00EC5497" w:rsidRDefault="00376445" w:rsidP="007F1F0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Проведение мониторинга активности работы учащихся и педагогов в сетевом образовательном ресурсе «ВЕБ-АЛЬТЕРНАТИВА»</w:t>
            </w:r>
          </w:p>
        </w:tc>
        <w:tc>
          <w:tcPr>
            <w:tcW w:w="2368" w:type="dxa"/>
          </w:tcPr>
          <w:p w:rsidR="00376445" w:rsidRPr="00EC5497" w:rsidRDefault="00376445" w:rsidP="0054363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Д.Г. Черепанов 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EC5497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ежемесячно</w:t>
            </w:r>
          </w:p>
        </w:tc>
        <w:tc>
          <w:tcPr>
            <w:tcW w:w="5436" w:type="dxa"/>
          </w:tcPr>
          <w:p w:rsidR="00376445" w:rsidRPr="00EC5497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Мониторинг школьных сайтов по выполнению требований к структуре и содержанию школьных сайтов в соответствии с нормативными документами</w:t>
            </w:r>
          </w:p>
        </w:tc>
        <w:tc>
          <w:tcPr>
            <w:tcW w:w="2368" w:type="dxa"/>
          </w:tcPr>
          <w:p w:rsidR="00376445" w:rsidRPr="00EC5497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C549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Д.Г. Черепанов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141AB2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ежемесячно</w:t>
            </w:r>
          </w:p>
        </w:tc>
        <w:tc>
          <w:tcPr>
            <w:tcW w:w="5436" w:type="dxa"/>
          </w:tcPr>
          <w:p w:rsidR="00376445" w:rsidRPr="00141AB2" w:rsidRDefault="00376445" w:rsidP="00EC549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Анализ посещаемости,  заболеваемости детей в  ОО муниципального района</w:t>
            </w:r>
          </w:p>
        </w:tc>
        <w:tc>
          <w:tcPr>
            <w:tcW w:w="2368" w:type="dxa"/>
          </w:tcPr>
          <w:p w:rsidR="00376445" w:rsidRPr="00141AB2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Г.И. Шевченко, Е.С. Данилова,</w:t>
            </w:r>
            <w:r w:rsidRPr="00141AB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  <w:t>В.О. Комаренко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141AB2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постоянно</w:t>
            </w:r>
          </w:p>
        </w:tc>
        <w:tc>
          <w:tcPr>
            <w:tcW w:w="5436" w:type="dxa"/>
          </w:tcPr>
          <w:p w:rsidR="00376445" w:rsidRPr="00141AB2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Мониторинг выхода на линию школьных автобусов, соблюдения расписания движения школьных автобусов</w:t>
            </w:r>
          </w:p>
        </w:tc>
        <w:tc>
          <w:tcPr>
            <w:tcW w:w="2368" w:type="dxa"/>
          </w:tcPr>
          <w:p w:rsidR="00376445" w:rsidRPr="00141AB2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МКУ «ЦБУ и ТОМООУ»,</w:t>
            </w:r>
          </w:p>
          <w:p w:rsidR="00376445" w:rsidRPr="00141AB2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Е.В. Бунбунов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141AB2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/>
                <w:sz w:val="28"/>
                <w:szCs w:val="28"/>
                <w:lang w:eastAsia="ru-RU"/>
              </w:rPr>
              <w:t>январь</w:t>
            </w:r>
          </w:p>
          <w:p w:rsidR="00376445" w:rsidRPr="00141AB2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5436" w:type="dxa"/>
          </w:tcPr>
          <w:p w:rsidR="00376445" w:rsidRPr="00141AB2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/>
                <w:sz w:val="28"/>
                <w:szCs w:val="28"/>
                <w:lang w:eastAsia="ru-RU"/>
              </w:rPr>
              <w:t>Подготовка аналитических  справок:</w:t>
            </w:r>
          </w:p>
          <w:p w:rsidR="00376445" w:rsidRPr="00141AB2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/>
                <w:sz w:val="28"/>
                <w:szCs w:val="28"/>
                <w:lang w:eastAsia="ru-RU"/>
              </w:rPr>
              <w:t>- «О состоянии работы  ОО по профилактике правонарушений несовершеннолетних в 2016 году»;</w:t>
            </w:r>
          </w:p>
          <w:p w:rsidR="00376445" w:rsidRPr="00141AB2" w:rsidRDefault="00376445" w:rsidP="00B14C3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- «Об итогах воспитательной деятельности  образовательных организаций за </w:t>
            </w:r>
            <w:r w:rsidRPr="00141AB2">
              <w:rPr>
                <w:rFonts w:ascii="Times New Roman" w:hAnsi="Times New Roman"/>
                <w:sz w:val="28"/>
                <w:szCs w:val="28"/>
                <w:lang w:val="en-US" w:eastAsia="ru-RU"/>
              </w:rPr>
              <w:t>I</w:t>
            </w:r>
            <w:r w:rsidRPr="00141AB2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полугодие 2016 – 2017 учебного  года»</w:t>
            </w:r>
          </w:p>
        </w:tc>
        <w:tc>
          <w:tcPr>
            <w:tcW w:w="2368" w:type="dxa"/>
          </w:tcPr>
          <w:p w:rsidR="00376445" w:rsidRPr="00141AB2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/>
                <w:sz w:val="28"/>
                <w:szCs w:val="28"/>
                <w:lang w:eastAsia="ru-RU"/>
              </w:rPr>
              <w:t>Л.Р. Османова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141AB2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январь-март</w:t>
            </w:r>
          </w:p>
        </w:tc>
        <w:tc>
          <w:tcPr>
            <w:tcW w:w="5436" w:type="dxa"/>
          </w:tcPr>
          <w:p w:rsidR="00376445" w:rsidRPr="00141AB2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/>
                <w:sz w:val="28"/>
                <w:szCs w:val="28"/>
                <w:lang w:eastAsia="ru-RU"/>
              </w:rPr>
              <w:t>Мониторинг реализации ФГОС ООО в ОО муниципального района</w:t>
            </w:r>
          </w:p>
        </w:tc>
        <w:tc>
          <w:tcPr>
            <w:tcW w:w="2368" w:type="dxa"/>
          </w:tcPr>
          <w:p w:rsidR="00376445" w:rsidRPr="00141AB2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Н.А. Ефремова, Л.А. Борисова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141AB2" w:rsidRDefault="00376445" w:rsidP="0082767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январь,</w:t>
            </w:r>
          </w:p>
          <w:p w:rsidR="00376445" w:rsidRPr="00141AB2" w:rsidRDefault="00376445" w:rsidP="0082767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март,</w:t>
            </w:r>
          </w:p>
          <w:p w:rsidR="00376445" w:rsidRPr="00141AB2" w:rsidRDefault="00376445" w:rsidP="0082767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июнь, ноябрь</w:t>
            </w:r>
          </w:p>
        </w:tc>
        <w:tc>
          <w:tcPr>
            <w:tcW w:w="5436" w:type="dxa"/>
          </w:tcPr>
          <w:p w:rsidR="00376445" w:rsidRPr="00141AB2" w:rsidRDefault="00376445" w:rsidP="0082767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Анализ итогов педагогической деятельности общеобразовательных организаций муниципального  района по четвертям, полугодиям, за год</w:t>
            </w:r>
          </w:p>
        </w:tc>
        <w:tc>
          <w:tcPr>
            <w:tcW w:w="2368" w:type="dxa"/>
          </w:tcPr>
          <w:p w:rsidR="00376445" w:rsidRPr="00141AB2" w:rsidRDefault="00376445" w:rsidP="0082767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Г.И. Шевченко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141AB2" w:rsidRDefault="00376445" w:rsidP="00917B2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/>
                <w:sz w:val="28"/>
                <w:szCs w:val="28"/>
                <w:lang w:eastAsia="ru-RU"/>
              </w:rPr>
              <w:t>январь, июнь-август,  ноябрь</w:t>
            </w:r>
          </w:p>
        </w:tc>
        <w:tc>
          <w:tcPr>
            <w:tcW w:w="5436" w:type="dxa"/>
          </w:tcPr>
          <w:p w:rsidR="00376445" w:rsidRPr="00141AB2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/>
                <w:sz w:val="28"/>
                <w:szCs w:val="28"/>
                <w:lang w:eastAsia="ru-RU"/>
              </w:rPr>
              <w:t>Подготовка аналитических справок об итогах организации каникулярного отдыха учащихся</w:t>
            </w:r>
          </w:p>
        </w:tc>
        <w:tc>
          <w:tcPr>
            <w:tcW w:w="2368" w:type="dxa"/>
          </w:tcPr>
          <w:p w:rsidR="00376445" w:rsidRPr="00141AB2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/>
                <w:sz w:val="28"/>
                <w:szCs w:val="28"/>
                <w:lang w:eastAsia="ru-RU"/>
              </w:rPr>
              <w:t>Л.Р. Османова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141AB2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/>
                <w:sz w:val="28"/>
                <w:szCs w:val="28"/>
                <w:lang w:eastAsia="ru-RU"/>
              </w:rPr>
              <w:t>январь, июнь, сентябрь</w:t>
            </w:r>
          </w:p>
          <w:p w:rsidR="00376445" w:rsidRPr="00141AB2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5436" w:type="dxa"/>
          </w:tcPr>
          <w:p w:rsidR="00376445" w:rsidRPr="00141AB2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/>
                <w:sz w:val="28"/>
                <w:szCs w:val="28"/>
                <w:lang w:eastAsia="ru-RU"/>
              </w:rPr>
              <w:t>Анализ деятельности ОО по предупреждению второгодничества, выбытию учащихся до получения основного общего образования</w:t>
            </w:r>
          </w:p>
        </w:tc>
        <w:tc>
          <w:tcPr>
            <w:tcW w:w="2368" w:type="dxa"/>
          </w:tcPr>
          <w:p w:rsidR="00376445" w:rsidRPr="00141AB2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1AB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Г.И. Шевченко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A7414E" w:rsidRDefault="00376445" w:rsidP="00A658A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7414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январь </w:t>
            </w:r>
          </w:p>
        </w:tc>
        <w:tc>
          <w:tcPr>
            <w:tcW w:w="5436" w:type="dxa"/>
          </w:tcPr>
          <w:p w:rsidR="00376445" w:rsidRPr="00A7414E" w:rsidRDefault="00376445" w:rsidP="00A658A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7414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Создание электронного банка данных педагогических работников, аттестующихся в 2017 году на установление первой (высшей) квалификационной категории</w:t>
            </w:r>
          </w:p>
        </w:tc>
        <w:tc>
          <w:tcPr>
            <w:tcW w:w="2368" w:type="dxa"/>
          </w:tcPr>
          <w:p w:rsidR="00376445" w:rsidRPr="00A7414E" w:rsidRDefault="00376445" w:rsidP="00A658A9">
            <w:r w:rsidRPr="00A7414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С.А. Азон 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141AB2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январь, сентябрь</w:t>
            </w:r>
          </w:p>
        </w:tc>
        <w:tc>
          <w:tcPr>
            <w:tcW w:w="5436" w:type="dxa"/>
          </w:tcPr>
          <w:p w:rsidR="00376445" w:rsidRPr="00141AB2" w:rsidRDefault="00376445" w:rsidP="00EB002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Анализ деятельности Управляющих советов  ОО муниципального района</w:t>
            </w:r>
          </w:p>
        </w:tc>
        <w:tc>
          <w:tcPr>
            <w:tcW w:w="2368" w:type="dxa"/>
          </w:tcPr>
          <w:p w:rsidR="00376445" w:rsidRPr="00141AB2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А.С. Соловьева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141AB2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февраль-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апрель</w:t>
            </w:r>
          </w:p>
        </w:tc>
        <w:tc>
          <w:tcPr>
            <w:tcW w:w="5436" w:type="dxa"/>
          </w:tcPr>
          <w:p w:rsidR="00376445" w:rsidRPr="00141AB2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Анализ и заполнение показателей эффективности деятельности отрасли «Образование» и согласование данных в  МОиН ХК</w:t>
            </w:r>
          </w:p>
        </w:tc>
        <w:tc>
          <w:tcPr>
            <w:tcW w:w="2368" w:type="dxa"/>
          </w:tcPr>
          <w:p w:rsidR="00376445" w:rsidRPr="00141AB2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141AB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Н.Е. Ильюшина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141AB2" w:rsidRDefault="00376445" w:rsidP="000F5498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41AB2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5436" w:type="dxa"/>
          </w:tcPr>
          <w:p w:rsidR="00376445" w:rsidRPr="00141AB2" w:rsidRDefault="00376445" w:rsidP="00DC5D60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41AB2">
              <w:rPr>
                <w:rFonts w:ascii="Times New Roman" w:hAnsi="Times New Roman" w:cs="Times New Roman"/>
                <w:sz w:val="28"/>
                <w:szCs w:val="28"/>
              </w:rPr>
              <w:t xml:space="preserve">Направление в  ПИ ТОГУ информации об имеющихся  вакансиях в учреждениях образования муниципального района, с целью информирования выпускников о возможности трудоустройства в ОО </w:t>
            </w:r>
          </w:p>
        </w:tc>
        <w:tc>
          <w:tcPr>
            <w:tcW w:w="2368" w:type="dxa"/>
          </w:tcPr>
          <w:p w:rsidR="00376445" w:rsidRPr="00141AB2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41AB2">
              <w:rPr>
                <w:rFonts w:ascii="Times New Roman" w:hAnsi="Times New Roman" w:cs="Times New Roman"/>
                <w:sz w:val="28"/>
                <w:szCs w:val="28"/>
              </w:rPr>
              <w:t>С.А. Азон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A87205" w:rsidRDefault="00376445" w:rsidP="0051671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5436" w:type="dxa"/>
          </w:tcPr>
          <w:p w:rsidR="00376445" w:rsidRPr="00A87205" w:rsidRDefault="00376445" w:rsidP="0051671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4A677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Мониторинг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проведения в ОО муниципального района</w:t>
            </w:r>
            <w:r w:rsidRPr="004A677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родительски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х собраний по выбору модуля ОРКи</w:t>
            </w:r>
            <w:r w:rsidRPr="004A677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СЭ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на 2017-2018 учебный год</w:t>
            </w:r>
          </w:p>
        </w:tc>
        <w:tc>
          <w:tcPr>
            <w:tcW w:w="2368" w:type="dxa"/>
          </w:tcPr>
          <w:p w:rsidR="00376445" w:rsidRDefault="00376445" w:rsidP="0051671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Л.А. Борисова,</w:t>
            </w:r>
          </w:p>
          <w:p w:rsidR="00376445" w:rsidRPr="008F7E77" w:rsidRDefault="00376445" w:rsidP="0051671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Т.В. Полохова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A7414E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7414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февраль, октябрь-ноябрь</w:t>
            </w:r>
          </w:p>
        </w:tc>
        <w:tc>
          <w:tcPr>
            <w:tcW w:w="5436" w:type="dxa"/>
          </w:tcPr>
          <w:p w:rsidR="00376445" w:rsidRPr="00A7414E" w:rsidRDefault="00376445" w:rsidP="00A7414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7414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Создание банка данных по выпускникам 11 классов,  проявивших интерес к педагогической профессии и  желающих продолжить обучение в педагогических высших учебных заведениях </w:t>
            </w:r>
          </w:p>
        </w:tc>
        <w:tc>
          <w:tcPr>
            <w:tcW w:w="2368" w:type="dxa"/>
          </w:tcPr>
          <w:p w:rsidR="00376445" w:rsidRPr="00A7414E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7414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С.А. Азон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706A5C" w:rsidRDefault="00376445" w:rsidP="00A658A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06A5C">
              <w:rPr>
                <w:rFonts w:ascii="Times New Roman" w:hAnsi="Times New Roman"/>
                <w:sz w:val="28"/>
                <w:szCs w:val="28"/>
                <w:lang w:eastAsia="ru-RU"/>
              </w:rPr>
              <w:t>март, ноябрь, декабрь</w:t>
            </w:r>
          </w:p>
        </w:tc>
        <w:tc>
          <w:tcPr>
            <w:tcW w:w="5436" w:type="dxa"/>
          </w:tcPr>
          <w:p w:rsidR="00376445" w:rsidRPr="00706A5C" w:rsidRDefault="00376445" w:rsidP="00A658A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06A5C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Подготовка аналитической справки по итогам участия обучающихся школ в различных этапах Всероссийской олимпиады школьников </w:t>
            </w:r>
          </w:p>
        </w:tc>
        <w:tc>
          <w:tcPr>
            <w:tcW w:w="2368" w:type="dxa"/>
          </w:tcPr>
          <w:p w:rsidR="00376445" w:rsidRPr="00706A5C" w:rsidRDefault="00376445" w:rsidP="00A658A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06A5C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Д.Г. Черепанов, </w:t>
            </w:r>
          </w:p>
          <w:p w:rsidR="00376445" w:rsidRPr="00706A5C" w:rsidRDefault="00376445" w:rsidP="00A658A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706A5C">
              <w:rPr>
                <w:rFonts w:ascii="Times New Roman" w:hAnsi="Times New Roman"/>
                <w:sz w:val="28"/>
                <w:szCs w:val="28"/>
                <w:lang w:eastAsia="ru-RU"/>
              </w:rPr>
              <w:t>Л.А. Борисова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9B07F8" w:rsidRDefault="00376445" w:rsidP="00674CA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B07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март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–</w:t>
            </w:r>
            <w:r w:rsidRPr="009B07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апрель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, июль-август</w:t>
            </w:r>
          </w:p>
        </w:tc>
        <w:tc>
          <w:tcPr>
            <w:tcW w:w="5436" w:type="dxa"/>
          </w:tcPr>
          <w:p w:rsidR="00376445" w:rsidRPr="009B07F8" w:rsidRDefault="00376445" w:rsidP="009B07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B07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Мониторинг готовности  ОО к работе по ФГОС для детей с  ОВЗ</w:t>
            </w:r>
          </w:p>
        </w:tc>
        <w:tc>
          <w:tcPr>
            <w:tcW w:w="2368" w:type="dxa"/>
          </w:tcPr>
          <w:p w:rsidR="00376445" w:rsidRPr="009B07F8" w:rsidRDefault="00376445" w:rsidP="00674CA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B07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Г.И. Шевченко, Л.А. Борисова 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9B07F8" w:rsidRDefault="00376445" w:rsidP="00674CA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апрель</w:t>
            </w:r>
          </w:p>
        </w:tc>
        <w:tc>
          <w:tcPr>
            <w:tcW w:w="5436" w:type="dxa"/>
          </w:tcPr>
          <w:p w:rsidR="00376445" w:rsidRPr="009B07F8" w:rsidRDefault="00376445" w:rsidP="009B07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B07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Мониторинг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самообследования ОО на готовность к введению ФГОС СОО</w:t>
            </w:r>
          </w:p>
        </w:tc>
        <w:tc>
          <w:tcPr>
            <w:tcW w:w="2368" w:type="dxa"/>
          </w:tcPr>
          <w:p w:rsidR="00376445" w:rsidRDefault="00376445" w:rsidP="00674CA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B07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Л.А. Борисова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,</w:t>
            </w:r>
          </w:p>
          <w:p w:rsidR="00376445" w:rsidRPr="009B07F8" w:rsidRDefault="00376445" w:rsidP="00674CA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Н.А. Ефремова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Default="00376445" w:rsidP="00674CA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апрель, сентябрь</w:t>
            </w:r>
          </w:p>
        </w:tc>
        <w:tc>
          <w:tcPr>
            <w:tcW w:w="5436" w:type="dxa"/>
          </w:tcPr>
          <w:p w:rsidR="00376445" w:rsidRPr="009B07F8" w:rsidRDefault="00376445" w:rsidP="009B07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Мониторинг деятельности школ по обновлению содержания преподавания предметов «технология», «физическая культура»; повышению квалификации учителей данных предметов</w:t>
            </w:r>
          </w:p>
        </w:tc>
        <w:tc>
          <w:tcPr>
            <w:tcW w:w="2368" w:type="dxa"/>
          </w:tcPr>
          <w:p w:rsidR="00376445" w:rsidRPr="009B07F8" w:rsidRDefault="00376445" w:rsidP="00674CA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B07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Л.А. Борисова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9B07F8" w:rsidRDefault="00376445" w:rsidP="007F1F01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B07F8">
              <w:rPr>
                <w:rFonts w:ascii="Times New Roman" w:hAnsi="Times New Roman" w:cs="Times New Roman"/>
                <w:sz w:val="28"/>
                <w:szCs w:val="28"/>
              </w:rPr>
              <w:t>апрель, октябрь</w:t>
            </w:r>
          </w:p>
        </w:tc>
        <w:tc>
          <w:tcPr>
            <w:tcW w:w="5436" w:type="dxa"/>
          </w:tcPr>
          <w:p w:rsidR="00376445" w:rsidRPr="009B07F8" w:rsidRDefault="00376445" w:rsidP="007F1F01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B07F8">
              <w:rPr>
                <w:rFonts w:ascii="Times New Roman" w:hAnsi="Times New Roman" w:cs="Times New Roman"/>
                <w:sz w:val="28"/>
                <w:szCs w:val="28"/>
              </w:rPr>
              <w:t>Мониторинг организации преподавания предметов в ОО муниципального района на профильном уровне</w:t>
            </w:r>
          </w:p>
        </w:tc>
        <w:tc>
          <w:tcPr>
            <w:tcW w:w="2368" w:type="dxa"/>
          </w:tcPr>
          <w:p w:rsidR="00376445" w:rsidRPr="009B07F8" w:rsidRDefault="00376445" w:rsidP="00DC5D60">
            <w:pP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B07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Г.И. Шевченко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9B07F8" w:rsidRDefault="00376445" w:rsidP="0082767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апрель-сентябрь</w:t>
            </w:r>
          </w:p>
        </w:tc>
        <w:tc>
          <w:tcPr>
            <w:tcW w:w="5436" w:type="dxa"/>
          </w:tcPr>
          <w:p w:rsidR="00376445" w:rsidRPr="009B07F8" w:rsidRDefault="00376445" w:rsidP="0082767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B07F8">
              <w:rPr>
                <w:rFonts w:ascii="Times New Roman" w:hAnsi="Times New Roman"/>
                <w:sz w:val="28"/>
                <w:szCs w:val="28"/>
                <w:lang w:eastAsia="ru-RU"/>
              </w:rPr>
              <w:t>Анализ информации о подготовке и проведении летней оздоровительной кампании 2017 года в ОО муниципального района</w:t>
            </w:r>
          </w:p>
        </w:tc>
        <w:tc>
          <w:tcPr>
            <w:tcW w:w="2368" w:type="dxa"/>
          </w:tcPr>
          <w:p w:rsidR="00376445" w:rsidRPr="009B07F8" w:rsidRDefault="00376445" w:rsidP="0082767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B07F8">
              <w:rPr>
                <w:rFonts w:ascii="Times New Roman" w:hAnsi="Times New Roman"/>
                <w:sz w:val="28"/>
                <w:szCs w:val="28"/>
                <w:lang w:eastAsia="ru-RU"/>
              </w:rPr>
              <w:t>Л.Р. Османова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Default="00376445" w:rsidP="0082767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май</w:t>
            </w:r>
          </w:p>
        </w:tc>
        <w:tc>
          <w:tcPr>
            <w:tcW w:w="5436" w:type="dxa"/>
          </w:tcPr>
          <w:p w:rsidR="00376445" w:rsidRPr="009B07F8" w:rsidRDefault="00376445" w:rsidP="0082767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Мониторинг </w:t>
            </w:r>
            <w:r w:rsidRPr="00045ADE">
              <w:rPr>
                <w:rFonts w:ascii="Times New Roman" w:hAnsi="Times New Roman"/>
                <w:sz w:val="28"/>
                <w:szCs w:val="28"/>
                <w:lang w:eastAsia="ru-RU"/>
              </w:rPr>
              <w:t>профессиональных умений и навыков школьных библиотекарей в условиях внедрения ФГОС</w:t>
            </w:r>
          </w:p>
        </w:tc>
        <w:tc>
          <w:tcPr>
            <w:tcW w:w="2368" w:type="dxa"/>
          </w:tcPr>
          <w:p w:rsidR="00376445" w:rsidRDefault="00376445" w:rsidP="0082767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Н.В. Полховская,</w:t>
            </w:r>
          </w:p>
          <w:p w:rsidR="00376445" w:rsidRPr="009B07F8" w:rsidRDefault="00376445" w:rsidP="0082767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Т.В. Полохова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9B07F8" w:rsidRDefault="00376445" w:rsidP="0082767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B07F8">
              <w:rPr>
                <w:rFonts w:ascii="Times New Roman" w:hAnsi="Times New Roman"/>
                <w:sz w:val="28"/>
                <w:szCs w:val="28"/>
                <w:lang w:eastAsia="ru-RU"/>
              </w:rPr>
              <w:t>май-октябрь</w:t>
            </w:r>
          </w:p>
        </w:tc>
        <w:tc>
          <w:tcPr>
            <w:tcW w:w="5436" w:type="dxa"/>
          </w:tcPr>
          <w:p w:rsidR="00376445" w:rsidRPr="009B07F8" w:rsidRDefault="00376445" w:rsidP="0082767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9B07F8">
              <w:rPr>
                <w:rFonts w:ascii="Times New Roman" w:hAnsi="Times New Roman"/>
                <w:sz w:val="28"/>
                <w:szCs w:val="28"/>
                <w:lang w:eastAsia="ru-RU"/>
              </w:rPr>
              <w:t>Мониторинг взаимодействия организаций общего и дополнительного образования детей по организации внеурочной деятельности обучающихся</w:t>
            </w:r>
          </w:p>
        </w:tc>
        <w:tc>
          <w:tcPr>
            <w:tcW w:w="2368" w:type="dxa"/>
          </w:tcPr>
          <w:p w:rsidR="00376445" w:rsidRPr="009B07F8" w:rsidRDefault="00376445" w:rsidP="00827677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B07F8">
              <w:rPr>
                <w:rFonts w:ascii="Times New Roman" w:hAnsi="Times New Roman"/>
                <w:sz w:val="28"/>
                <w:szCs w:val="28"/>
                <w:lang w:eastAsia="ru-RU"/>
              </w:rPr>
              <w:t>Л.Р. Османова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9B07F8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B07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май-сентябрь</w:t>
            </w:r>
          </w:p>
        </w:tc>
        <w:tc>
          <w:tcPr>
            <w:tcW w:w="5436" w:type="dxa"/>
          </w:tcPr>
          <w:p w:rsidR="00376445" w:rsidRPr="009B07F8" w:rsidRDefault="00376445" w:rsidP="009B07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B07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Мониторинг проведения самообследования  ОО, формирования итоговых отчетов и их размещения на официальных сайтах  ОО в сети «Интернет»</w:t>
            </w:r>
          </w:p>
        </w:tc>
        <w:tc>
          <w:tcPr>
            <w:tcW w:w="2368" w:type="dxa"/>
          </w:tcPr>
          <w:p w:rsidR="00376445" w:rsidRPr="009B07F8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B07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А.С. Соловьева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9B07F8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B07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май-июнь</w:t>
            </w:r>
          </w:p>
        </w:tc>
        <w:tc>
          <w:tcPr>
            <w:tcW w:w="5436" w:type="dxa"/>
          </w:tcPr>
          <w:p w:rsidR="00376445" w:rsidRPr="009B07F8" w:rsidRDefault="00376445" w:rsidP="007E260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B07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Анализ педагогической деятельности общеобразовательных организаций за 2016-2017 учебный год. Эффективность реализации образовательных программ в ОО муниципального района</w:t>
            </w:r>
          </w:p>
        </w:tc>
        <w:tc>
          <w:tcPr>
            <w:tcW w:w="2368" w:type="dxa"/>
          </w:tcPr>
          <w:p w:rsidR="00376445" w:rsidRPr="009B07F8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B07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Н.С. Сабаева,</w:t>
            </w:r>
          </w:p>
          <w:p w:rsidR="00376445" w:rsidRPr="009B07F8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B07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Н.А. Ефремова,</w:t>
            </w:r>
          </w:p>
          <w:p w:rsidR="00376445" w:rsidRPr="009B07F8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9B07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Г.И. Шевченко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CF18D8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CF18D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июнь-сентябрь</w:t>
            </w:r>
          </w:p>
        </w:tc>
        <w:tc>
          <w:tcPr>
            <w:tcW w:w="5436" w:type="dxa"/>
          </w:tcPr>
          <w:p w:rsidR="00376445" w:rsidRPr="00CF18D8" w:rsidRDefault="00376445" w:rsidP="000F549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CF18D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Мониторинг обеспечения ОО педагогическими кадрами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в ходе подготовки к началу 2017-2018</w:t>
            </w:r>
            <w:r w:rsidRPr="00CF18D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учебного года</w:t>
            </w:r>
          </w:p>
        </w:tc>
        <w:tc>
          <w:tcPr>
            <w:tcW w:w="2368" w:type="dxa"/>
          </w:tcPr>
          <w:p w:rsidR="00376445" w:rsidRPr="00CF18D8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CF18D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С.А. Азон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6143F8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6143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июнь-</w:t>
            </w:r>
          </w:p>
          <w:p w:rsidR="00376445" w:rsidRPr="006143F8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6143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октябрь</w:t>
            </w:r>
          </w:p>
          <w:p w:rsidR="00376445" w:rsidRPr="006143F8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436" w:type="dxa"/>
          </w:tcPr>
          <w:p w:rsidR="00376445" w:rsidRPr="006143F8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6143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Анализ итогов проведения акций «Помоги собраться в школу», «Гарантии права на общее образование – каждому подростку»</w:t>
            </w:r>
          </w:p>
        </w:tc>
        <w:tc>
          <w:tcPr>
            <w:tcW w:w="2368" w:type="dxa"/>
          </w:tcPr>
          <w:p w:rsidR="00376445" w:rsidRPr="006143F8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B07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Г.И. Шевченко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6143F8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143F8">
              <w:rPr>
                <w:rFonts w:ascii="Times New Roman" w:hAnsi="Times New Roman"/>
                <w:sz w:val="28"/>
                <w:szCs w:val="28"/>
                <w:lang w:eastAsia="ru-RU"/>
              </w:rPr>
              <w:t>июнь – июль, сентябрь-октябрь</w:t>
            </w:r>
          </w:p>
          <w:p w:rsidR="00376445" w:rsidRPr="006143F8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5436" w:type="dxa"/>
          </w:tcPr>
          <w:p w:rsidR="00376445" w:rsidRPr="006143F8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143F8">
              <w:rPr>
                <w:rFonts w:ascii="Times New Roman" w:hAnsi="Times New Roman"/>
                <w:sz w:val="28"/>
                <w:szCs w:val="28"/>
                <w:lang w:eastAsia="ru-RU"/>
              </w:rPr>
              <w:t>Анализ результатов итогов ГИА  выпускников 9, 11 (12) классов в 2017 году</w:t>
            </w:r>
          </w:p>
        </w:tc>
        <w:tc>
          <w:tcPr>
            <w:tcW w:w="2368" w:type="dxa"/>
          </w:tcPr>
          <w:p w:rsidR="00376445" w:rsidRPr="006143F8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143F8">
              <w:rPr>
                <w:rFonts w:ascii="Times New Roman" w:hAnsi="Times New Roman"/>
                <w:sz w:val="28"/>
                <w:szCs w:val="28"/>
                <w:lang w:eastAsia="ru-RU"/>
              </w:rPr>
              <w:t>Н.С. Сабаева,</w:t>
            </w:r>
          </w:p>
          <w:p w:rsidR="00376445" w:rsidRPr="006143F8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143F8">
              <w:rPr>
                <w:rFonts w:ascii="Times New Roman" w:hAnsi="Times New Roman"/>
                <w:sz w:val="28"/>
                <w:szCs w:val="28"/>
                <w:lang w:eastAsia="ru-RU"/>
              </w:rPr>
              <w:t>Н.А. Ефремова, Г.И. Шевченко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6143F8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июл</w:t>
            </w:r>
            <w:r w:rsidRPr="006143F8">
              <w:rPr>
                <w:rFonts w:ascii="Times New Roman" w:hAnsi="Times New Roman"/>
                <w:sz w:val="28"/>
                <w:szCs w:val="28"/>
                <w:lang w:eastAsia="ru-RU"/>
              </w:rPr>
              <w:t>ь, сентябрь</w:t>
            </w:r>
          </w:p>
        </w:tc>
        <w:tc>
          <w:tcPr>
            <w:tcW w:w="5436" w:type="dxa"/>
          </w:tcPr>
          <w:p w:rsidR="00376445" w:rsidRPr="006143F8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6143F8">
              <w:rPr>
                <w:rFonts w:ascii="Times New Roman" w:hAnsi="Times New Roman"/>
                <w:sz w:val="28"/>
                <w:szCs w:val="28"/>
                <w:lang w:eastAsia="ru-RU"/>
              </w:rPr>
              <w:t>Анализ итогов трудоустройства выпускников 9, 11 классов</w:t>
            </w:r>
          </w:p>
        </w:tc>
        <w:tc>
          <w:tcPr>
            <w:tcW w:w="2368" w:type="dxa"/>
          </w:tcPr>
          <w:p w:rsidR="00376445" w:rsidRPr="006143F8" w:rsidRDefault="00376445" w:rsidP="000F549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143F8">
              <w:rPr>
                <w:rFonts w:ascii="Times New Roman" w:hAnsi="Times New Roman"/>
                <w:sz w:val="28"/>
                <w:szCs w:val="28"/>
                <w:lang w:eastAsia="ru-RU"/>
              </w:rPr>
              <w:t>Н.А. Ефремова, Г.И. Шевченко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6143F8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6143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июнь-август</w:t>
            </w:r>
          </w:p>
        </w:tc>
        <w:tc>
          <w:tcPr>
            <w:tcW w:w="5436" w:type="dxa"/>
          </w:tcPr>
          <w:p w:rsidR="00376445" w:rsidRPr="006143F8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6143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Мониторинг качества питания в летних оздоровительных лагерях при ОО</w:t>
            </w:r>
          </w:p>
        </w:tc>
        <w:tc>
          <w:tcPr>
            <w:tcW w:w="2368" w:type="dxa"/>
          </w:tcPr>
          <w:p w:rsidR="00376445" w:rsidRPr="006143F8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143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В.О. Комаренко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6143F8" w:rsidRDefault="00376445" w:rsidP="000F5498">
            <w:pPr>
              <w:tabs>
                <w:tab w:val="left" w:pos="673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6143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август-сентябрь</w:t>
            </w:r>
          </w:p>
        </w:tc>
        <w:tc>
          <w:tcPr>
            <w:tcW w:w="5436" w:type="dxa"/>
          </w:tcPr>
          <w:p w:rsidR="00376445" w:rsidRPr="006143F8" w:rsidRDefault="00376445" w:rsidP="000F5498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6143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Обновление банка данных по качественному  составу молодых специалистов в муниципальном районе</w:t>
            </w:r>
          </w:p>
        </w:tc>
        <w:tc>
          <w:tcPr>
            <w:tcW w:w="2368" w:type="dxa"/>
          </w:tcPr>
          <w:p w:rsidR="00376445" w:rsidRPr="006143F8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6143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С.А. Азон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6143F8" w:rsidRDefault="00376445" w:rsidP="000F5498">
            <w:pPr>
              <w:tabs>
                <w:tab w:val="left" w:pos="673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6143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5436" w:type="dxa"/>
          </w:tcPr>
          <w:p w:rsidR="00376445" w:rsidRPr="006143F8" w:rsidRDefault="00376445" w:rsidP="000F5498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6143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Анализ переподготовки педагогов, преподающих предметы не по специальности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по диплому</w:t>
            </w:r>
          </w:p>
        </w:tc>
        <w:tc>
          <w:tcPr>
            <w:tcW w:w="2368" w:type="dxa"/>
          </w:tcPr>
          <w:p w:rsidR="00376445" w:rsidRPr="006143F8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6143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С.А. Азон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6143F8" w:rsidRDefault="00376445" w:rsidP="000F5498">
            <w:pPr>
              <w:tabs>
                <w:tab w:val="left" w:pos="673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октябрь</w:t>
            </w:r>
          </w:p>
        </w:tc>
        <w:tc>
          <w:tcPr>
            <w:tcW w:w="5436" w:type="dxa"/>
          </w:tcPr>
          <w:p w:rsidR="00376445" w:rsidRPr="006143F8" w:rsidRDefault="00376445" w:rsidP="001A5CFA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Мониторинг использования школьными</w:t>
            </w:r>
            <w:r w:rsidRPr="00045AD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библиотеками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муниципального района </w:t>
            </w:r>
            <w:r w:rsidRPr="00045AD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 Интернет ресурсов</w:t>
            </w:r>
          </w:p>
        </w:tc>
        <w:tc>
          <w:tcPr>
            <w:tcW w:w="2368" w:type="dxa"/>
          </w:tcPr>
          <w:p w:rsidR="00376445" w:rsidRPr="006143F8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Н.В. Полховская, Т.В. Полохова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6143F8" w:rsidRDefault="00376445" w:rsidP="000F5498">
            <w:pPr>
              <w:tabs>
                <w:tab w:val="left" w:pos="6732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43F8">
              <w:rPr>
                <w:rFonts w:ascii="Times New Roman" w:hAnsi="Times New Roman" w:cs="Times New Roman"/>
                <w:sz w:val="28"/>
                <w:szCs w:val="28"/>
              </w:rPr>
              <w:t>декабрь</w:t>
            </w:r>
          </w:p>
        </w:tc>
        <w:tc>
          <w:tcPr>
            <w:tcW w:w="5436" w:type="dxa"/>
          </w:tcPr>
          <w:p w:rsidR="00376445" w:rsidRPr="006143F8" w:rsidRDefault="00376445" w:rsidP="000F5498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43F8">
              <w:rPr>
                <w:rFonts w:ascii="Times New Roman" w:hAnsi="Times New Roman" w:cs="Times New Roman"/>
                <w:sz w:val="28"/>
                <w:szCs w:val="28"/>
              </w:rPr>
              <w:t>Анализ итогов аттестации педагогических и руководящих работников за 2017 год</w:t>
            </w:r>
          </w:p>
        </w:tc>
        <w:tc>
          <w:tcPr>
            <w:tcW w:w="2368" w:type="dxa"/>
          </w:tcPr>
          <w:p w:rsidR="00376445" w:rsidRPr="006143F8" w:rsidRDefault="00376445" w:rsidP="000F5498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143F8">
              <w:rPr>
                <w:rFonts w:ascii="Times New Roman" w:hAnsi="Times New Roman" w:cs="Times New Roman"/>
                <w:sz w:val="28"/>
                <w:szCs w:val="28"/>
              </w:rPr>
              <w:t>С.А. Азон</w:t>
            </w:r>
          </w:p>
        </w:tc>
      </w:tr>
      <w:tr w:rsidR="00376445" w:rsidRPr="00F21D3C" w:rsidTr="0094001A">
        <w:tc>
          <w:tcPr>
            <w:tcW w:w="2120" w:type="dxa"/>
          </w:tcPr>
          <w:p w:rsidR="00376445" w:rsidRPr="006143F8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6143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декабрь</w:t>
            </w:r>
          </w:p>
        </w:tc>
        <w:tc>
          <w:tcPr>
            <w:tcW w:w="5436" w:type="dxa"/>
          </w:tcPr>
          <w:p w:rsidR="00376445" w:rsidRPr="006143F8" w:rsidRDefault="00376445" w:rsidP="000F549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6143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Анализ деятельности Управления образования, выполнения программ Управления образования по всем направлениям деятельности, составление плана работы на 2018 год</w:t>
            </w:r>
          </w:p>
        </w:tc>
        <w:tc>
          <w:tcPr>
            <w:tcW w:w="2368" w:type="dxa"/>
          </w:tcPr>
          <w:p w:rsidR="00376445" w:rsidRPr="006143F8" w:rsidRDefault="00376445" w:rsidP="000F549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6143F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Н.С. Сабаева, специалисты Управления образования</w:t>
            </w:r>
          </w:p>
        </w:tc>
      </w:tr>
    </w:tbl>
    <w:p w:rsidR="00376445" w:rsidRPr="002E7C1B" w:rsidRDefault="00376445" w:rsidP="000712D9">
      <w:pPr>
        <w:pStyle w:val="10"/>
        <w:jc w:val="left"/>
      </w:pPr>
      <w:bookmarkStart w:id="122" w:name="_Toc315090055"/>
      <w:bookmarkStart w:id="123" w:name="_Toc315095404"/>
      <w:bookmarkStart w:id="124" w:name="_Toc315794600"/>
      <w:bookmarkStart w:id="125" w:name="_Toc349231701"/>
      <w:bookmarkStart w:id="126" w:name="_Toc472697042"/>
      <w:r w:rsidRPr="002E7C1B">
        <w:t>1</w:t>
      </w:r>
      <w:r>
        <w:t>9</w:t>
      </w:r>
      <w:r w:rsidRPr="002E7C1B">
        <w:t>. Организационная деятельность</w:t>
      </w:r>
      <w:bookmarkEnd w:id="122"/>
      <w:bookmarkEnd w:id="123"/>
      <w:bookmarkEnd w:id="124"/>
      <w:bookmarkEnd w:id="125"/>
      <w:bookmarkEnd w:id="126"/>
    </w:p>
    <w:p w:rsidR="00376445" w:rsidRPr="002E7C1B" w:rsidRDefault="00376445" w:rsidP="002957A4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120"/>
        <w:gridCol w:w="5536"/>
        <w:gridCol w:w="2268"/>
      </w:tblGrid>
      <w:tr w:rsidR="00376445" w:rsidRPr="002E7C1B" w:rsidTr="00334438">
        <w:tc>
          <w:tcPr>
            <w:tcW w:w="2120" w:type="dxa"/>
          </w:tcPr>
          <w:p w:rsidR="00376445" w:rsidRPr="002E7C1B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E7C1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дата</w:t>
            </w:r>
          </w:p>
        </w:tc>
        <w:tc>
          <w:tcPr>
            <w:tcW w:w="5536" w:type="dxa"/>
          </w:tcPr>
          <w:p w:rsidR="00376445" w:rsidRPr="002E7C1B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E7C1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мероприятия</w:t>
            </w:r>
          </w:p>
        </w:tc>
        <w:tc>
          <w:tcPr>
            <w:tcW w:w="2268" w:type="dxa"/>
          </w:tcPr>
          <w:p w:rsidR="00376445" w:rsidRPr="002E7C1B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E7C1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ответственный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2E7C1B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E7C1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36" w:type="dxa"/>
          </w:tcPr>
          <w:p w:rsidR="00376445" w:rsidRPr="002E7C1B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E7C1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Обновление папок с нормативными документами, регламентирующими деятельность  ОО (по всем направлениям деятельности)</w:t>
            </w:r>
          </w:p>
        </w:tc>
        <w:tc>
          <w:tcPr>
            <w:tcW w:w="2268" w:type="dxa"/>
          </w:tcPr>
          <w:p w:rsidR="00376445" w:rsidRPr="002E7C1B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E7C1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специалисты Управления образования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2E7C1B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E7C1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36" w:type="dxa"/>
          </w:tcPr>
          <w:p w:rsidR="00376445" w:rsidRPr="002E7C1B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E7C1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Организация работы по приведению в соответствие действующему законодательству нормативно-правового обеспечения ОО  </w:t>
            </w:r>
          </w:p>
        </w:tc>
        <w:tc>
          <w:tcPr>
            <w:tcW w:w="2268" w:type="dxa"/>
          </w:tcPr>
          <w:p w:rsidR="00376445" w:rsidRPr="002E7C1B" w:rsidRDefault="00376445" w:rsidP="00661D2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Н.А. Сысоева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D333DD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36" w:type="dxa"/>
          </w:tcPr>
          <w:p w:rsidR="00376445" w:rsidRPr="00D333DD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Организация мероприятий по  обеспечению безопасности перевозок школьников </w:t>
            </w:r>
          </w:p>
        </w:tc>
        <w:tc>
          <w:tcPr>
            <w:tcW w:w="2268" w:type="dxa"/>
          </w:tcPr>
          <w:p w:rsidR="00376445" w:rsidRPr="00D333DD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А.С. Соловьева,</w:t>
            </w:r>
          </w:p>
          <w:p w:rsidR="00376445" w:rsidRPr="00D333DD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Е.В. Бунбунов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D333DD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36" w:type="dxa"/>
          </w:tcPr>
          <w:p w:rsidR="00376445" w:rsidRPr="00D333DD" w:rsidRDefault="00376445" w:rsidP="00D333D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Представительство и защита интересов Управления образования, ОО в судах общей юрисдикции, арбитражных судах, и в органах государственного контроля и надзора</w:t>
            </w:r>
          </w:p>
        </w:tc>
        <w:tc>
          <w:tcPr>
            <w:tcW w:w="2268" w:type="dxa"/>
          </w:tcPr>
          <w:p w:rsidR="00376445" w:rsidRPr="00D333DD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Н.А. Сысоева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D333DD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36" w:type="dxa"/>
          </w:tcPr>
          <w:p w:rsidR="00376445" w:rsidRPr="00D333DD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Обеспечение бесперебойной работы по наполнению актуальной информацией официального сайта Управления образования   </w:t>
            </w:r>
          </w:p>
        </w:tc>
        <w:tc>
          <w:tcPr>
            <w:tcW w:w="2268" w:type="dxa"/>
          </w:tcPr>
          <w:p w:rsidR="00376445" w:rsidRPr="00D333DD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Д.Г. Черепанов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D333DD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36" w:type="dxa"/>
          </w:tcPr>
          <w:p w:rsidR="00376445" w:rsidRPr="00D333DD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проведения курсов по повышению квалификации педагогических работников по программам ИКТ- компетентности</w:t>
            </w:r>
          </w:p>
        </w:tc>
        <w:tc>
          <w:tcPr>
            <w:tcW w:w="2268" w:type="dxa"/>
          </w:tcPr>
          <w:p w:rsidR="00376445" w:rsidRPr="00D333DD" w:rsidRDefault="00376445" w:rsidP="00D333D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Д.Г. Черепанов, Л.А. Борисова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D333DD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36" w:type="dxa"/>
          </w:tcPr>
          <w:p w:rsidR="00376445" w:rsidRPr="00D333DD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/>
                <w:sz w:val="28"/>
                <w:szCs w:val="28"/>
                <w:lang w:eastAsia="ru-RU"/>
              </w:rPr>
              <w:t>Обеспечение активного участия педагогов, учащихся школ района в проекте дистанционного образования школьников</w:t>
            </w:r>
          </w:p>
        </w:tc>
        <w:tc>
          <w:tcPr>
            <w:tcW w:w="2268" w:type="dxa"/>
          </w:tcPr>
          <w:p w:rsidR="00376445" w:rsidRPr="00D333DD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/>
                <w:sz w:val="28"/>
                <w:szCs w:val="28"/>
                <w:lang w:eastAsia="ru-RU"/>
              </w:rPr>
              <w:t>Д.Г. Черепанов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D333DD" w:rsidRDefault="00376445" w:rsidP="007F1F0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36" w:type="dxa"/>
          </w:tcPr>
          <w:p w:rsidR="00376445" w:rsidRPr="00D333DD" w:rsidRDefault="00376445" w:rsidP="00D333D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Оказание консультационной помощи руководителям ОО, педагогам при подготовке к аттестации на категории (первая, высшая)</w:t>
            </w:r>
          </w:p>
        </w:tc>
        <w:tc>
          <w:tcPr>
            <w:tcW w:w="2268" w:type="dxa"/>
          </w:tcPr>
          <w:p w:rsidR="00376445" w:rsidRPr="00D333DD" w:rsidRDefault="00376445" w:rsidP="00E54990"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С.А. Азон 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D333DD" w:rsidRDefault="00376445" w:rsidP="007F1F0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36" w:type="dxa"/>
          </w:tcPr>
          <w:p w:rsidR="00376445" w:rsidRPr="00D333DD" w:rsidRDefault="00376445" w:rsidP="00E5499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работы по подготовке и своевременному направлению документов на награждение отраслевыми и правительственными наградами</w:t>
            </w:r>
          </w:p>
        </w:tc>
        <w:tc>
          <w:tcPr>
            <w:tcW w:w="2268" w:type="dxa"/>
          </w:tcPr>
          <w:p w:rsidR="00376445" w:rsidRPr="00D333DD" w:rsidRDefault="00376445" w:rsidP="00E54990"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С.А. Азон 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D333DD" w:rsidRDefault="00376445" w:rsidP="00713DFF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36" w:type="dxa"/>
          </w:tcPr>
          <w:p w:rsidR="00376445" w:rsidRPr="00D333DD" w:rsidRDefault="00376445" w:rsidP="00713DFF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/>
                <w:sz w:val="28"/>
                <w:szCs w:val="28"/>
                <w:lang w:eastAsia="ru-RU"/>
              </w:rPr>
              <w:t>Пополнение банка данных о педагогах, осуществляющих сопровождение одаренных детей</w:t>
            </w:r>
          </w:p>
        </w:tc>
        <w:tc>
          <w:tcPr>
            <w:tcW w:w="2268" w:type="dxa"/>
          </w:tcPr>
          <w:p w:rsidR="00376445" w:rsidRPr="00D333DD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/>
                <w:sz w:val="28"/>
                <w:szCs w:val="28"/>
                <w:lang w:eastAsia="ru-RU"/>
              </w:rPr>
              <w:t>Д.Г. Черепанов</w:t>
            </w:r>
          </w:p>
          <w:p w:rsidR="00376445" w:rsidRPr="00D333DD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76445" w:rsidRPr="00F21D3C" w:rsidTr="00334438">
        <w:tc>
          <w:tcPr>
            <w:tcW w:w="2120" w:type="dxa"/>
          </w:tcPr>
          <w:p w:rsidR="00376445" w:rsidRPr="00D333DD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36" w:type="dxa"/>
          </w:tcPr>
          <w:p w:rsidR="00376445" w:rsidRPr="00D333DD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Ведение реестра лицензий на право осуществления образовательной деятельности, свидетельств о государственной аккредитации, выданных  ОО МОиН ХК, в том числе в электронном виде</w:t>
            </w:r>
          </w:p>
        </w:tc>
        <w:tc>
          <w:tcPr>
            <w:tcW w:w="2268" w:type="dxa"/>
          </w:tcPr>
          <w:p w:rsidR="00376445" w:rsidRPr="00D333DD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А.С. Соловьева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D333DD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36" w:type="dxa"/>
          </w:tcPr>
          <w:p w:rsidR="00376445" w:rsidRPr="00D333DD" w:rsidRDefault="00376445" w:rsidP="00D333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/>
                <w:sz w:val="28"/>
                <w:szCs w:val="28"/>
                <w:lang w:eastAsia="ru-RU"/>
              </w:rPr>
              <w:t>Обновление банка данных об укомплектованности МБДОУ</w:t>
            </w:r>
          </w:p>
        </w:tc>
        <w:tc>
          <w:tcPr>
            <w:tcW w:w="2268" w:type="dxa"/>
          </w:tcPr>
          <w:p w:rsidR="00376445" w:rsidRPr="00D333DD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/>
                <w:sz w:val="28"/>
                <w:szCs w:val="28"/>
                <w:lang w:eastAsia="ru-RU"/>
              </w:rPr>
              <w:t>Е.С. Данилова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D333DD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 мере необходимости</w:t>
            </w:r>
          </w:p>
        </w:tc>
        <w:tc>
          <w:tcPr>
            <w:tcW w:w="5536" w:type="dxa"/>
          </w:tcPr>
          <w:p w:rsidR="00376445" w:rsidRPr="00D333DD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работы по формированию и подготовке кадрового резерва Управления образования</w:t>
            </w:r>
          </w:p>
        </w:tc>
        <w:tc>
          <w:tcPr>
            <w:tcW w:w="2268" w:type="dxa"/>
          </w:tcPr>
          <w:p w:rsidR="00376445" w:rsidRPr="00D333DD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В.Г. Сотникова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D333DD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36" w:type="dxa"/>
          </w:tcPr>
          <w:p w:rsidR="00376445" w:rsidRPr="00D333DD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Обеспечение активного участия педагогов, учащихся школ района в заочной физико-математической школе</w:t>
            </w:r>
          </w:p>
        </w:tc>
        <w:tc>
          <w:tcPr>
            <w:tcW w:w="2268" w:type="dxa"/>
          </w:tcPr>
          <w:p w:rsidR="00376445" w:rsidRPr="00D333DD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Д.Г. Черепанов,</w:t>
            </w:r>
          </w:p>
          <w:p w:rsidR="00376445" w:rsidRPr="00D333DD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Л.А. Борисова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D333DD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36" w:type="dxa"/>
          </w:tcPr>
          <w:p w:rsidR="00376445" w:rsidRPr="00D333DD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/>
                <w:sz w:val="28"/>
                <w:szCs w:val="28"/>
                <w:lang w:eastAsia="ru-RU"/>
              </w:rPr>
              <w:t>Обеспечение активного участия педагогов, учащихся школ района в проектах дистанционного образования школьников</w:t>
            </w:r>
          </w:p>
        </w:tc>
        <w:tc>
          <w:tcPr>
            <w:tcW w:w="2268" w:type="dxa"/>
          </w:tcPr>
          <w:p w:rsidR="00376445" w:rsidRDefault="00376445" w:rsidP="00661D21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D333DD">
              <w:rPr>
                <w:rFonts w:ascii="Times New Roman" w:hAnsi="Times New Roman"/>
                <w:sz w:val="28"/>
                <w:szCs w:val="28"/>
                <w:lang w:eastAsia="ru-RU"/>
              </w:rPr>
              <w:t>Д.Г. Черепанов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,</w:t>
            </w:r>
          </w:p>
          <w:p w:rsidR="00376445" w:rsidRPr="00D333DD" w:rsidRDefault="00376445" w:rsidP="00661D21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Л.А. Борисова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36" w:type="dxa"/>
          </w:tcPr>
          <w:p w:rsidR="00376445" w:rsidRPr="008F7E77" w:rsidRDefault="00376445" w:rsidP="00D333D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реализации комплекса мер по профилактике правонарушений среди обучающихся  ОО муниципального района</w:t>
            </w:r>
          </w:p>
        </w:tc>
        <w:tc>
          <w:tcPr>
            <w:tcW w:w="2268" w:type="dxa"/>
          </w:tcPr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Л.Р. Османова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36" w:type="dxa"/>
          </w:tcPr>
          <w:p w:rsidR="00376445" w:rsidRPr="008F7E77" w:rsidRDefault="00376445" w:rsidP="00D333D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реализации муниципального проекта по оказанию помощи школам, находящихся в сложных социальных условиях и демонстрирующим низкие образовательные результаты. Проведение межшкольных методических дней, педагогических советов, консультаций (по отдельному плану)</w:t>
            </w:r>
          </w:p>
        </w:tc>
        <w:tc>
          <w:tcPr>
            <w:tcW w:w="2268" w:type="dxa"/>
          </w:tcPr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Н.А. Ефремова,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  <w:t>Л.А. Борисова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F7E77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/>
                <w:sz w:val="28"/>
                <w:szCs w:val="28"/>
                <w:lang w:eastAsia="ru-RU"/>
              </w:rPr>
              <w:t>согласно графику проведения мониторинговых исследований</w:t>
            </w:r>
          </w:p>
        </w:tc>
        <w:tc>
          <w:tcPr>
            <w:tcW w:w="5536" w:type="dxa"/>
          </w:tcPr>
          <w:p w:rsidR="00376445" w:rsidRPr="008F7E77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/>
                <w:sz w:val="28"/>
                <w:szCs w:val="28"/>
                <w:lang w:eastAsia="ru-RU"/>
              </w:rPr>
              <w:t>Организация проведения мониторинговых исследований в рамках регионального мониторинга в 2017 году</w:t>
            </w:r>
          </w:p>
        </w:tc>
        <w:tc>
          <w:tcPr>
            <w:tcW w:w="2268" w:type="dxa"/>
          </w:tcPr>
          <w:p w:rsidR="00376445" w:rsidRPr="008F7E77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/>
                <w:sz w:val="28"/>
                <w:szCs w:val="28"/>
                <w:lang w:eastAsia="ru-RU"/>
              </w:rPr>
              <w:t>Л.А. Борисова,</w:t>
            </w:r>
            <w:r w:rsidRPr="008F7E77">
              <w:rPr>
                <w:rFonts w:ascii="Times New Roman" w:hAnsi="Times New Roman"/>
                <w:sz w:val="28"/>
                <w:szCs w:val="28"/>
                <w:lang w:eastAsia="ru-RU"/>
              </w:rPr>
              <w:br/>
              <w:t>Н.А. Ефремова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36" w:type="dxa"/>
          </w:tcPr>
          <w:p w:rsidR="00376445" w:rsidRPr="008F7E77" w:rsidRDefault="00376445" w:rsidP="00661D2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Консультирование руководителей ОО по вопросу порядка внесения изменений и дополнений в устав ОО </w:t>
            </w:r>
          </w:p>
        </w:tc>
        <w:tc>
          <w:tcPr>
            <w:tcW w:w="2268" w:type="dxa"/>
          </w:tcPr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Н.А. Сысоева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36" w:type="dxa"/>
          </w:tcPr>
          <w:p w:rsidR="00376445" w:rsidRPr="008F7E77" w:rsidRDefault="00376445" w:rsidP="00661D2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и проведение ТПМПК для обучающихся ОО района</w:t>
            </w:r>
          </w:p>
        </w:tc>
        <w:tc>
          <w:tcPr>
            <w:tcW w:w="2268" w:type="dxa"/>
          </w:tcPr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/>
                <w:sz w:val="28"/>
                <w:szCs w:val="28"/>
                <w:lang w:eastAsia="ru-RU"/>
              </w:rPr>
              <w:t>Г.И. Шевченко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36" w:type="dxa"/>
          </w:tcPr>
          <w:p w:rsidR="00376445" w:rsidRPr="008F7E77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работы по реализации  мероприятий по организации ресурсного обеспечения  учреждений образования  муниципального района на 2017 год</w:t>
            </w:r>
          </w:p>
        </w:tc>
        <w:tc>
          <w:tcPr>
            <w:tcW w:w="2268" w:type="dxa"/>
          </w:tcPr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МКУ «ЦБУ и ТОМООУ», </w:t>
            </w:r>
          </w:p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И.Г. Наумова, Д.А. Данько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F7E77" w:rsidRDefault="00376445" w:rsidP="008E635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36" w:type="dxa"/>
          </w:tcPr>
          <w:p w:rsidR="00376445" w:rsidRPr="008F7E77" w:rsidRDefault="00376445" w:rsidP="008E635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/>
                <w:sz w:val="28"/>
                <w:szCs w:val="28"/>
                <w:lang w:eastAsia="ru-RU"/>
              </w:rPr>
              <w:t>Формирование планов закупок товаров, работ, услуг для муниципальных нужд</w:t>
            </w:r>
          </w:p>
        </w:tc>
        <w:tc>
          <w:tcPr>
            <w:tcW w:w="2268" w:type="dxa"/>
          </w:tcPr>
          <w:p w:rsidR="00376445" w:rsidRPr="008F7E77" w:rsidRDefault="00376445" w:rsidP="008E635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/>
                <w:sz w:val="28"/>
                <w:szCs w:val="28"/>
                <w:lang w:eastAsia="ru-RU"/>
              </w:rPr>
              <w:t>МКУ «ЦБУ и ТОМООУ»,</w:t>
            </w:r>
          </w:p>
          <w:p w:rsidR="00376445" w:rsidRPr="008F7E77" w:rsidRDefault="00376445" w:rsidP="008E635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/>
                <w:sz w:val="28"/>
                <w:szCs w:val="28"/>
                <w:lang w:eastAsia="ru-RU"/>
              </w:rPr>
              <w:t>Т.Ю. Бурова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F7E77" w:rsidRDefault="00376445" w:rsidP="008E635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36" w:type="dxa"/>
          </w:tcPr>
          <w:p w:rsidR="00376445" w:rsidRPr="008F7E77" w:rsidRDefault="00376445" w:rsidP="008E635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/>
                <w:sz w:val="28"/>
                <w:szCs w:val="28"/>
                <w:lang w:eastAsia="ru-RU"/>
              </w:rPr>
              <w:t>Организация инвентаризации имущества  и финансовых обязательств ОО</w:t>
            </w:r>
          </w:p>
        </w:tc>
        <w:tc>
          <w:tcPr>
            <w:tcW w:w="2268" w:type="dxa"/>
          </w:tcPr>
          <w:p w:rsidR="00376445" w:rsidRPr="008F7E77" w:rsidRDefault="00376445" w:rsidP="008E635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/>
                <w:sz w:val="28"/>
                <w:szCs w:val="28"/>
                <w:lang w:eastAsia="ru-RU"/>
              </w:rPr>
              <w:t>МКУ «ЦБУ и ТОМООУ»,</w:t>
            </w:r>
          </w:p>
          <w:p w:rsidR="00376445" w:rsidRPr="008F7E77" w:rsidRDefault="00376445" w:rsidP="008E635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/>
                <w:sz w:val="28"/>
                <w:szCs w:val="28"/>
                <w:lang w:eastAsia="ru-RU"/>
              </w:rPr>
              <w:t>И.Г. Наумова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F7E77" w:rsidRDefault="00376445" w:rsidP="008E635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36" w:type="dxa"/>
          </w:tcPr>
          <w:p w:rsidR="00376445" w:rsidRPr="008F7E77" w:rsidRDefault="00376445" w:rsidP="008E635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/>
                <w:sz w:val="28"/>
                <w:szCs w:val="28"/>
                <w:lang w:eastAsia="ru-RU"/>
              </w:rPr>
              <w:t>Организация работы по исполнению контрактов, заключаемых для муниципальных нужд</w:t>
            </w:r>
          </w:p>
        </w:tc>
        <w:tc>
          <w:tcPr>
            <w:tcW w:w="2268" w:type="dxa"/>
          </w:tcPr>
          <w:p w:rsidR="00376445" w:rsidRPr="008F7E77" w:rsidRDefault="00376445" w:rsidP="008E635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/>
                <w:sz w:val="28"/>
                <w:szCs w:val="28"/>
                <w:lang w:eastAsia="ru-RU"/>
              </w:rPr>
              <w:t>МКУ «ЦБУ и ТОМООУ», Т.Ю. Бурова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36" w:type="dxa"/>
          </w:tcPr>
          <w:p w:rsidR="00376445" w:rsidRPr="008F7E77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Организация работы по внедрению ФГОС ООО, ФГОС ОВЗ, ФГОС СОО  в муниципальном районе  в 2017 году </w:t>
            </w:r>
          </w:p>
        </w:tc>
        <w:tc>
          <w:tcPr>
            <w:tcW w:w="2268" w:type="dxa"/>
          </w:tcPr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Н.С. Сабаева,</w:t>
            </w:r>
          </w:p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Н.А. Ефремова, </w:t>
            </w:r>
          </w:p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Л.А. Борисова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36" w:type="dxa"/>
          </w:tcPr>
          <w:p w:rsidR="00376445" w:rsidRPr="008F7E77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6737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работы районных методических объединений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учителей-предметников</w:t>
            </w:r>
          </w:p>
        </w:tc>
        <w:tc>
          <w:tcPr>
            <w:tcW w:w="2268" w:type="dxa"/>
          </w:tcPr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Л.А. Борисова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F7E77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/>
                <w:sz w:val="28"/>
                <w:szCs w:val="28"/>
                <w:lang w:val="en-US" w:eastAsia="ru-RU"/>
              </w:rPr>
              <w:t>I</w:t>
            </w:r>
            <w:r w:rsidRPr="008F7E77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полугодие</w:t>
            </w:r>
          </w:p>
        </w:tc>
        <w:tc>
          <w:tcPr>
            <w:tcW w:w="5536" w:type="dxa"/>
          </w:tcPr>
          <w:p w:rsidR="00376445" w:rsidRPr="008F7E77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/>
                <w:sz w:val="28"/>
                <w:szCs w:val="28"/>
                <w:lang w:eastAsia="ru-RU"/>
              </w:rPr>
              <w:t>Методическое сопровождение подготовки материалов на конкурс ПНПО</w:t>
            </w:r>
          </w:p>
        </w:tc>
        <w:tc>
          <w:tcPr>
            <w:tcW w:w="2268" w:type="dxa"/>
          </w:tcPr>
          <w:p w:rsidR="00376445" w:rsidRPr="008F7E77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/>
                <w:sz w:val="28"/>
                <w:szCs w:val="28"/>
                <w:lang w:eastAsia="ru-RU"/>
              </w:rPr>
              <w:t>Л.А. Борисова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 графику</w:t>
            </w:r>
          </w:p>
        </w:tc>
        <w:tc>
          <w:tcPr>
            <w:tcW w:w="5536" w:type="dxa"/>
          </w:tcPr>
          <w:p w:rsidR="00376445" w:rsidRPr="008F7E77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проведения технического осмотра автотранспорта</w:t>
            </w:r>
          </w:p>
        </w:tc>
        <w:tc>
          <w:tcPr>
            <w:tcW w:w="2268" w:type="dxa"/>
          </w:tcPr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МКУ «ЦБУ и ТОМООУ», </w:t>
            </w:r>
          </w:p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Е.В. Бунбунов,</w:t>
            </w:r>
          </w:p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руководители ОО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 графику</w:t>
            </w:r>
          </w:p>
        </w:tc>
        <w:tc>
          <w:tcPr>
            <w:tcW w:w="5536" w:type="dxa"/>
          </w:tcPr>
          <w:p w:rsidR="00376445" w:rsidRPr="008F7E77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Обучение по охране труда руководителей, ответственных лиц ОО</w:t>
            </w:r>
          </w:p>
        </w:tc>
        <w:tc>
          <w:tcPr>
            <w:tcW w:w="2268" w:type="dxa"/>
          </w:tcPr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МКУ «ЦБУ и ТОМООУ»,</w:t>
            </w:r>
          </w:p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М.В. Войтехович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F7E77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 раз в месяц</w:t>
            </w:r>
          </w:p>
        </w:tc>
        <w:tc>
          <w:tcPr>
            <w:tcW w:w="5536" w:type="dxa"/>
          </w:tcPr>
          <w:p w:rsidR="00376445" w:rsidRPr="008F7E77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Распределение средств краевой субвенции для организации питания учащихся льготной категории </w:t>
            </w:r>
          </w:p>
        </w:tc>
        <w:tc>
          <w:tcPr>
            <w:tcW w:w="2268" w:type="dxa"/>
          </w:tcPr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В.О. Комаренко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F7E77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январь</w:t>
            </w:r>
          </w:p>
        </w:tc>
        <w:tc>
          <w:tcPr>
            <w:tcW w:w="5536" w:type="dxa"/>
          </w:tcPr>
          <w:p w:rsidR="00376445" w:rsidRPr="008F7E77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Внесение коррективов в  электронную базу данных педагогических работников учреждений образования муниципального района</w:t>
            </w:r>
          </w:p>
        </w:tc>
        <w:tc>
          <w:tcPr>
            <w:tcW w:w="2268" w:type="dxa"/>
          </w:tcPr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С.А. Азон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F7E77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январь</w:t>
            </w:r>
          </w:p>
        </w:tc>
        <w:tc>
          <w:tcPr>
            <w:tcW w:w="5536" w:type="dxa"/>
          </w:tcPr>
          <w:p w:rsidR="00376445" w:rsidRPr="008F7E77" w:rsidRDefault="00376445" w:rsidP="00E97FF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проведения муниципального</w:t>
            </w:r>
            <w:r w:rsidRPr="00E97FF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мониторинг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</w:t>
            </w:r>
            <w:r w:rsidRPr="00E97FF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во 2-х, 5-х классах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ОО муниципального района </w:t>
            </w:r>
            <w:r w:rsidRPr="00E97FF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по русскому языку</w:t>
            </w:r>
          </w:p>
        </w:tc>
        <w:tc>
          <w:tcPr>
            <w:tcW w:w="2268" w:type="dxa"/>
          </w:tcPr>
          <w:p w:rsidR="0037644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Л.А. Борисова,</w:t>
            </w:r>
          </w:p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Т.В. Полохова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F7E77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январь-февраль</w:t>
            </w:r>
          </w:p>
        </w:tc>
        <w:tc>
          <w:tcPr>
            <w:tcW w:w="5536" w:type="dxa"/>
          </w:tcPr>
          <w:p w:rsidR="00376445" w:rsidRPr="008F7E77" w:rsidRDefault="00376445" w:rsidP="00CF376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участия школьников муниципального района в региональном этапе Всероссийской олимпиады школьников</w:t>
            </w:r>
          </w:p>
        </w:tc>
        <w:tc>
          <w:tcPr>
            <w:tcW w:w="2268" w:type="dxa"/>
          </w:tcPr>
          <w:p w:rsidR="00376445" w:rsidRPr="008F7E77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F7E77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Д.Г. Черепанов, Л.А. Борисова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222248" w:rsidRDefault="00376445" w:rsidP="0022224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22248">
              <w:rPr>
                <w:rFonts w:ascii="Times New Roman" w:hAnsi="Times New Roman" w:cs="Times New Roman"/>
                <w:sz w:val="28"/>
                <w:szCs w:val="28"/>
              </w:rPr>
              <w:t>январь - апрель</w:t>
            </w:r>
          </w:p>
        </w:tc>
        <w:tc>
          <w:tcPr>
            <w:tcW w:w="5536" w:type="dxa"/>
          </w:tcPr>
          <w:p w:rsidR="00376445" w:rsidRPr="00222248" w:rsidRDefault="00376445" w:rsidP="0022224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22248">
              <w:rPr>
                <w:rFonts w:ascii="Times New Roman" w:hAnsi="Times New Roman" w:cs="Times New Roman"/>
                <w:sz w:val="28"/>
                <w:szCs w:val="28"/>
              </w:rPr>
              <w:t>Организация проведения муниципального этапа Всероссийского конкурса «Пасхальное яйцо»</w:t>
            </w:r>
          </w:p>
        </w:tc>
        <w:tc>
          <w:tcPr>
            <w:tcW w:w="2268" w:type="dxa"/>
          </w:tcPr>
          <w:p w:rsidR="00376445" w:rsidRPr="00222248" w:rsidRDefault="00376445" w:rsidP="0022224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2224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Л.А. Борисова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A87205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январь, июнь-август, ноябрь, декабрь</w:t>
            </w:r>
          </w:p>
        </w:tc>
        <w:tc>
          <w:tcPr>
            <w:tcW w:w="5536" w:type="dxa"/>
          </w:tcPr>
          <w:p w:rsidR="00376445" w:rsidRPr="00A87205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работы в ОО муниципального района оздоровительных лагерей с дневным пребыванием детей</w:t>
            </w:r>
          </w:p>
        </w:tc>
        <w:tc>
          <w:tcPr>
            <w:tcW w:w="2268" w:type="dxa"/>
          </w:tcPr>
          <w:p w:rsidR="00376445" w:rsidRPr="00A8720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Л.Р. Османова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A8720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январь-апрель</w:t>
            </w:r>
          </w:p>
        </w:tc>
        <w:tc>
          <w:tcPr>
            <w:tcW w:w="5536" w:type="dxa"/>
          </w:tcPr>
          <w:p w:rsidR="00376445" w:rsidRPr="00A87205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Работа с руководителями ОО по формированию заказа на учебники на 2017-2018 учебный год в соответствии с федеральным перечнем рекомендуемых учебников</w:t>
            </w:r>
          </w:p>
        </w:tc>
        <w:tc>
          <w:tcPr>
            <w:tcW w:w="2268" w:type="dxa"/>
          </w:tcPr>
          <w:p w:rsidR="00376445" w:rsidRPr="00A8720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Л.А. Борисова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E038EA" w:rsidRDefault="00376445" w:rsidP="00A658A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5536" w:type="dxa"/>
          </w:tcPr>
          <w:p w:rsidR="00376445" w:rsidRPr="00E038EA" w:rsidRDefault="00376445" w:rsidP="00A658A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</w:rPr>
              <w:t>Организация деятельности  ОО по внесению сведений об участниках ГИА в региональную информационную систему</w:t>
            </w:r>
          </w:p>
        </w:tc>
        <w:tc>
          <w:tcPr>
            <w:tcW w:w="2268" w:type="dxa"/>
          </w:tcPr>
          <w:p w:rsidR="00376445" w:rsidRPr="00E038EA" w:rsidRDefault="00376445" w:rsidP="00A658A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Д.Г. Черепанов 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E038EA" w:rsidRDefault="00376445" w:rsidP="00A658A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5536" w:type="dxa"/>
          </w:tcPr>
          <w:p w:rsidR="00376445" w:rsidRPr="00E038EA" w:rsidRDefault="00376445" w:rsidP="00FD42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Организация в ОО деловой игры</w:t>
            </w:r>
            <w:r w:rsidRPr="00FD427A">
              <w:rPr>
                <w:rFonts w:ascii="Times New Roman" w:hAnsi="Times New Roman" w:cs="Times New Roman"/>
                <w:sz w:val="28"/>
                <w:szCs w:val="28"/>
              </w:rPr>
              <w:t xml:space="preserve"> с участием родительской общественности "Сдай ЕГЭ!"</w:t>
            </w:r>
          </w:p>
        </w:tc>
        <w:tc>
          <w:tcPr>
            <w:tcW w:w="2268" w:type="dxa"/>
          </w:tcPr>
          <w:p w:rsidR="00376445" w:rsidRPr="00E038EA" w:rsidRDefault="00376445" w:rsidP="00A658A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Н.А. Ефремова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E038EA" w:rsidRDefault="00376445" w:rsidP="00A658A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февраль - март</w:t>
            </w:r>
          </w:p>
        </w:tc>
        <w:tc>
          <w:tcPr>
            <w:tcW w:w="5536" w:type="dxa"/>
          </w:tcPr>
          <w:p w:rsidR="00376445" w:rsidRPr="00E038EA" w:rsidRDefault="00376445" w:rsidP="00E038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заполнения  ОО данных о среднем балле по предмету</w:t>
            </w:r>
          </w:p>
        </w:tc>
        <w:tc>
          <w:tcPr>
            <w:tcW w:w="2268" w:type="dxa"/>
          </w:tcPr>
          <w:p w:rsidR="00376445" w:rsidRPr="00E038EA" w:rsidRDefault="00376445" w:rsidP="00A658A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Н.А. Ефремова 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A87205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/>
                <w:sz w:val="28"/>
                <w:szCs w:val="28"/>
                <w:lang w:eastAsia="ru-RU"/>
              </w:rPr>
              <w:t>февраль</w:t>
            </w:r>
          </w:p>
        </w:tc>
        <w:tc>
          <w:tcPr>
            <w:tcW w:w="5536" w:type="dxa"/>
          </w:tcPr>
          <w:p w:rsidR="00376445" w:rsidRPr="00A87205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/>
                <w:sz w:val="28"/>
                <w:szCs w:val="28"/>
                <w:lang w:eastAsia="ru-RU"/>
              </w:rPr>
              <w:t>Разработка плана подготовки и проведения летней оздоровительной кампании 2017 года</w:t>
            </w:r>
          </w:p>
        </w:tc>
        <w:tc>
          <w:tcPr>
            <w:tcW w:w="2268" w:type="dxa"/>
          </w:tcPr>
          <w:p w:rsidR="00376445" w:rsidRPr="00A87205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Л.Р. Османова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A87205" w:rsidRDefault="00376445" w:rsidP="00713DFF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/>
                <w:sz w:val="28"/>
                <w:szCs w:val="28"/>
                <w:lang w:eastAsia="ru-RU"/>
              </w:rPr>
              <w:t>февраль, май, сентябрь, ноябрь</w:t>
            </w:r>
          </w:p>
        </w:tc>
        <w:tc>
          <w:tcPr>
            <w:tcW w:w="5536" w:type="dxa"/>
          </w:tcPr>
          <w:p w:rsidR="00376445" w:rsidRPr="00A87205" w:rsidRDefault="00376445" w:rsidP="00713DFF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/>
                <w:sz w:val="28"/>
                <w:szCs w:val="28"/>
                <w:lang w:eastAsia="ru-RU"/>
              </w:rPr>
              <w:t>Формирование реестра организаций оздоровления и отдыха детей муниципального района</w:t>
            </w:r>
          </w:p>
        </w:tc>
        <w:tc>
          <w:tcPr>
            <w:tcW w:w="2268" w:type="dxa"/>
          </w:tcPr>
          <w:p w:rsidR="00376445" w:rsidRPr="00F21D3C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highlight w:val="yellow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Л.Р. Османова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A8720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март</w:t>
            </w:r>
          </w:p>
        </w:tc>
        <w:tc>
          <w:tcPr>
            <w:tcW w:w="5536" w:type="dxa"/>
          </w:tcPr>
          <w:p w:rsidR="00376445" w:rsidRPr="00A87205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Обновление районной базы данных одаренных детей</w:t>
            </w:r>
          </w:p>
        </w:tc>
        <w:tc>
          <w:tcPr>
            <w:tcW w:w="2268" w:type="dxa"/>
          </w:tcPr>
          <w:p w:rsidR="00376445" w:rsidRPr="00A8720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Д.Г. Черепанов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A8720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март</w:t>
            </w:r>
          </w:p>
        </w:tc>
        <w:tc>
          <w:tcPr>
            <w:tcW w:w="5536" w:type="dxa"/>
          </w:tcPr>
          <w:p w:rsidR="00376445" w:rsidRPr="00A87205" w:rsidRDefault="00376445" w:rsidP="00C8245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участия обучающихся ОО муниципального района в краевой очно-заочной научно-практической конференции</w:t>
            </w:r>
            <w:r w:rsidRPr="00C8245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"Шаг в будущее"</w:t>
            </w:r>
          </w:p>
        </w:tc>
        <w:tc>
          <w:tcPr>
            <w:tcW w:w="2268" w:type="dxa"/>
          </w:tcPr>
          <w:p w:rsidR="0037644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Д.Г. Черепанов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,</w:t>
            </w:r>
          </w:p>
          <w:p w:rsidR="00376445" w:rsidRPr="00A8720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C82451">
              <w:rPr>
                <w:rFonts w:ascii="Times New Roman" w:hAnsi="Times New Roman" w:cs="Times New Roman"/>
                <w:sz w:val="28"/>
                <w:szCs w:val="28"/>
              </w:rPr>
              <w:t>Л.А. Борисова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A8720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март</w:t>
            </w:r>
          </w:p>
        </w:tc>
        <w:tc>
          <w:tcPr>
            <w:tcW w:w="5536" w:type="dxa"/>
          </w:tcPr>
          <w:p w:rsidR="00376445" w:rsidRDefault="00376445" w:rsidP="00263C4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301A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Организация участия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краевом</w:t>
            </w:r>
            <w:r w:rsidRPr="00263C4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конкурс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</w:t>
            </w:r>
            <w:r w:rsidRPr="00263C42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муниципальных программ самоопределения и самореализации школьников "Время выбирать профессию. Место – Дальний Восток"</w:t>
            </w:r>
          </w:p>
        </w:tc>
        <w:tc>
          <w:tcPr>
            <w:tcW w:w="2268" w:type="dxa"/>
          </w:tcPr>
          <w:p w:rsidR="0037644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301A6">
              <w:rPr>
                <w:rFonts w:ascii="Times New Roman" w:hAnsi="Times New Roman" w:cs="Times New Roman"/>
                <w:sz w:val="28"/>
                <w:szCs w:val="28"/>
              </w:rPr>
              <w:t>Н.А. Ефремова,</w:t>
            </w:r>
          </w:p>
          <w:p w:rsidR="00376445" w:rsidRPr="00A8720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Г.И. Шевченко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март</w:t>
            </w:r>
          </w:p>
        </w:tc>
        <w:tc>
          <w:tcPr>
            <w:tcW w:w="5536" w:type="dxa"/>
          </w:tcPr>
          <w:p w:rsidR="00376445" w:rsidRPr="008F7E77" w:rsidRDefault="00376445" w:rsidP="004A67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проведения муниципального</w:t>
            </w:r>
            <w:r w:rsidRPr="00E97FF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мониторинг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 в</w:t>
            </w:r>
            <w:r w:rsidRPr="00E97FF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11-х </w:t>
            </w:r>
            <w:r w:rsidRPr="00E97FF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классах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ОО муниципального района </w:t>
            </w:r>
            <w:r w:rsidRPr="00E97FF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по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обществознанию</w:t>
            </w:r>
          </w:p>
        </w:tc>
        <w:tc>
          <w:tcPr>
            <w:tcW w:w="2268" w:type="dxa"/>
          </w:tcPr>
          <w:p w:rsidR="00376445" w:rsidRDefault="00376445" w:rsidP="0051671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Л.А. Борисова,</w:t>
            </w:r>
          </w:p>
          <w:p w:rsidR="00376445" w:rsidRPr="008F7E77" w:rsidRDefault="00376445" w:rsidP="0051671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Т.В. Полохова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2301A6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301A6">
              <w:rPr>
                <w:rFonts w:ascii="Times New Roman" w:hAnsi="Times New Roman" w:cs="Times New Roman"/>
                <w:sz w:val="28"/>
              </w:rPr>
              <w:t>март-апрель</w:t>
            </w:r>
          </w:p>
        </w:tc>
        <w:tc>
          <w:tcPr>
            <w:tcW w:w="5536" w:type="dxa"/>
          </w:tcPr>
          <w:p w:rsidR="00376445" w:rsidRPr="002301A6" w:rsidRDefault="00376445" w:rsidP="00FD42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301A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Организация участия педагогов муниципального района в краевом конкурсе "Учитель года Хабаровского края" </w:t>
            </w:r>
          </w:p>
        </w:tc>
        <w:tc>
          <w:tcPr>
            <w:tcW w:w="2268" w:type="dxa"/>
          </w:tcPr>
          <w:p w:rsidR="00376445" w:rsidRPr="002301A6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301A6">
              <w:rPr>
                <w:rFonts w:ascii="Times New Roman" w:hAnsi="Times New Roman" w:cs="Times New Roman"/>
                <w:sz w:val="28"/>
                <w:szCs w:val="28"/>
              </w:rPr>
              <w:t>Л.А. Борисова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2301A6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</w:rPr>
            </w:pPr>
            <w:r w:rsidRPr="002301A6">
              <w:rPr>
                <w:rFonts w:ascii="Times New Roman" w:hAnsi="Times New Roman" w:cs="Times New Roman"/>
                <w:sz w:val="28"/>
              </w:rPr>
              <w:t>март-апрель</w:t>
            </w:r>
          </w:p>
        </w:tc>
        <w:tc>
          <w:tcPr>
            <w:tcW w:w="5536" w:type="dxa"/>
          </w:tcPr>
          <w:p w:rsidR="00376445" w:rsidRPr="002301A6" w:rsidRDefault="00376445" w:rsidP="00FD42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301A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участия педагогов муниципального района в краевом этапе Всероссийского конкурса профессионального мастерства работников сферы дополнительного образования "Сердце отдаю детям"</w:t>
            </w:r>
          </w:p>
        </w:tc>
        <w:tc>
          <w:tcPr>
            <w:tcW w:w="2268" w:type="dxa"/>
          </w:tcPr>
          <w:p w:rsidR="00376445" w:rsidRPr="002301A6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301A6">
              <w:rPr>
                <w:rFonts w:ascii="Times New Roman" w:hAnsi="Times New Roman" w:cs="Times New Roman"/>
                <w:sz w:val="28"/>
                <w:szCs w:val="28"/>
              </w:rPr>
              <w:t>Л.А. Борисова, Н.А. Ефремова, Л.Р. Османова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2301A6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</w:rPr>
            </w:pPr>
            <w:r w:rsidRPr="002301A6">
              <w:rPr>
                <w:rFonts w:ascii="Times New Roman" w:hAnsi="Times New Roman" w:cs="Times New Roman"/>
                <w:sz w:val="28"/>
              </w:rPr>
              <w:t>март-апрель</w:t>
            </w:r>
          </w:p>
        </w:tc>
        <w:tc>
          <w:tcPr>
            <w:tcW w:w="5536" w:type="dxa"/>
          </w:tcPr>
          <w:p w:rsidR="00376445" w:rsidRPr="002301A6" w:rsidRDefault="00376445" w:rsidP="00FD427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0221A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Заключение муниципальных контрактов на закупку и поставку учебников и учебных пособий  с издательствами и книготоргующими организациями</w:t>
            </w:r>
          </w:p>
        </w:tc>
        <w:tc>
          <w:tcPr>
            <w:tcW w:w="2268" w:type="dxa"/>
          </w:tcPr>
          <w:p w:rsidR="0037644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301A6">
              <w:rPr>
                <w:rFonts w:ascii="Times New Roman" w:hAnsi="Times New Roman" w:cs="Times New Roman"/>
                <w:sz w:val="28"/>
                <w:szCs w:val="28"/>
              </w:rPr>
              <w:t>Л.А. Борисова,</w:t>
            </w:r>
          </w:p>
          <w:p w:rsidR="00376445" w:rsidRPr="002301A6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Н.В. Полховская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2301A6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</w:rPr>
            </w:pPr>
            <w:r w:rsidRPr="002301A6">
              <w:rPr>
                <w:rFonts w:ascii="Times New Roman" w:hAnsi="Times New Roman" w:cs="Times New Roman"/>
                <w:sz w:val="28"/>
              </w:rPr>
              <w:t>март-апрель</w:t>
            </w:r>
          </w:p>
        </w:tc>
        <w:tc>
          <w:tcPr>
            <w:tcW w:w="5536" w:type="dxa"/>
          </w:tcPr>
          <w:p w:rsidR="00376445" w:rsidRPr="000221AE" w:rsidRDefault="00376445" w:rsidP="00BD74C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301A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Организация участия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обучающихся </w:t>
            </w:r>
            <w:r w:rsidRPr="002301A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муниципального района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краевом заочном</w:t>
            </w:r>
            <w:r w:rsidRPr="00BD74C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конкурс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</w:t>
            </w:r>
            <w:r w:rsidRPr="00BD74C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проектов и исследовательских работ младших школьников «Первые открытия»</w:t>
            </w:r>
          </w:p>
        </w:tc>
        <w:tc>
          <w:tcPr>
            <w:tcW w:w="2268" w:type="dxa"/>
          </w:tcPr>
          <w:p w:rsidR="00376445" w:rsidRPr="002301A6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301A6">
              <w:rPr>
                <w:rFonts w:ascii="Times New Roman" w:hAnsi="Times New Roman" w:cs="Times New Roman"/>
                <w:sz w:val="28"/>
                <w:szCs w:val="28"/>
              </w:rPr>
              <w:t>Л.А. Борисова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2301A6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</w:rPr>
            </w:pPr>
            <w:r w:rsidRPr="002301A6">
              <w:rPr>
                <w:rFonts w:ascii="Times New Roman" w:hAnsi="Times New Roman" w:cs="Times New Roman"/>
                <w:sz w:val="28"/>
              </w:rPr>
              <w:t>март-апрель</w:t>
            </w:r>
          </w:p>
        </w:tc>
        <w:tc>
          <w:tcPr>
            <w:tcW w:w="5536" w:type="dxa"/>
          </w:tcPr>
          <w:p w:rsidR="00376445" w:rsidRPr="002301A6" w:rsidRDefault="00376445" w:rsidP="00BD74C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301A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Организация участия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обучающихся </w:t>
            </w:r>
            <w:r w:rsidRPr="002301A6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муниципального района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краевом заочном</w:t>
            </w:r>
            <w:r w:rsidRPr="00BD74C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конкурс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</w:t>
            </w:r>
            <w:r w:rsidRPr="00BD74C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проектов и исследовательских работ</w:t>
            </w:r>
            <w:r w:rsidRPr="0022224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школьников «Юнис»</w:t>
            </w:r>
          </w:p>
        </w:tc>
        <w:tc>
          <w:tcPr>
            <w:tcW w:w="2268" w:type="dxa"/>
          </w:tcPr>
          <w:p w:rsidR="00376445" w:rsidRPr="002301A6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301A6">
              <w:rPr>
                <w:rFonts w:ascii="Times New Roman" w:hAnsi="Times New Roman" w:cs="Times New Roman"/>
                <w:sz w:val="28"/>
                <w:szCs w:val="28"/>
              </w:rPr>
              <w:t>Л.А. Борисова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A8720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март-июл</w:t>
            </w:r>
            <w:r w:rsidRPr="00A87205">
              <w:rPr>
                <w:rFonts w:ascii="Times New Roman" w:hAnsi="Times New Roman" w:cs="Times New Roman"/>
                <w:sz w:val="28"/>
              </w:rPr>
              <w:t>ь</w:t>
            </w:r>
          </w:p>
        </w:tc>
        <w:tc>
          <w:tcPr>
            <w:tcW w:w="5536" w:type="dxa"/>
          </w:tcPr>
          <w:p w:rsidR="00376445" w:rsidRPr="00A87205" w:rsidRDefault="00376445" w:rsidP="003F40B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</w:rPr>
            </w:pPr>
            <w:r w:rsidRPr="00A87205">
              <w:rPr>
                <w:rFonts w:ascii="Times New Roman" w:hAnsi="Times New Roman" w:cs="Times New Roman"/>
                <w:sz w:val="28"/>
              </w:rPr>
              <w:t xml:space="preserve">Организация участия учителей муниципального района в </w:t>
            </w:r>
            <w:r>
              <w:rPr>
                <w:rFonts w:ascii="Times New Roman" w:hAnsi="Times New Roman" w:cs="Times New Roman"/>
                <w:sz w:val="28"/>
              </w:rPr>
              <w:t>краевом к</w:t>
            </w:r>
            <w:r w:rsidRPr="003F40B1">
              <w:rPr>
                <w:rFonts w:ascii="Times New Roman" w:hAnsi="Times New Roman" w:cs="Times New Roman"/>
                <w:sz w:val="28"/>
              </w:rPr>
              <w:t>онкурс</w:t>
            </w:r>
            <w:r>
              <w:rPr>
                <w:rFonts w:ascii="Times New Roman" w:hAnsi="Times New Roman" w:cs="Times New Roman"/>
                <w:sz w:val="28"/>
              </w:rPr>
              <w:t>е</w:t>
            </w:r>
            <w:r w:rsidRPr="003F40B1">
              <w:rPr>
                <w:rFonts w:ascii="Times New Roman" w:hAnsi="Times New Roman" w:cs="Times New Roman"/>
                <w:sz w:val="28"/>
              </w:rPr>
              <w:t xml:space="preserve"> на денежное поощрение лучших учителей края в рамках госпрограммы Российской Федерации "Развитие образования"</w:t>
            </w:r>
          </w:p>
        </w:tc>
        <w:tc>
          <w:tcPr>
            <w:tcW w:w="2268" w:type="dxa"/>
          </w:tcPr>
          <w:p w:rsidR="00376445" w:rsidRPr="00A8720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</w:rPr>
              <w:t>Л.А. Борисова,</w:t>
            </w:r>
          </w:p>
          <w:p w:rsidR="00376445" w:rsidRPr="00A8720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</w:rPr>
              <w:t>С.А. Азон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A8720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апрель</w:t>
            </w:r>
          </w:p>
        </w:tc>
        <w:tc>
          <w:tcPr>
            <w:tcW w:w="5536" w:type="dxa"/>
          </w:tcPr>
          <w:p w:rsidR="00376445" w:rsidRPr="00A87205" w:rsidRDefault="00376445" w:rsidP="003C338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Организация участия обучающихся ОО муниципального района в к</w:t>
            </w:r>
            <w:r w:rsidRPr="003C338F">
              <w:rPr>
                <w:rFonts w:ascii="Times New Roman" w:hAnsi="Times New Roman" w:cs="Times New Roman"/>
                <w:sz w:val="28"/>
              </w:rPr>
              <w:t>раев</w:t>
            </w:r>
            <w:r>
              <w:rPr>
                <w:rFonts w:ascii="Times New Roman" w:hAnsi="Times New Roman" w:cs="Times New Roman"/>
                <w:sz w:val="28"/>
              </w:rPr>
              <w:t>ом</w:t>
            </w:r>
            <w:r w:rsidRPr="003C338F">
              <w:rPr>
                <w:rFonts w:ascii="Times New Roman" w:hAnsi="Times New Roman" w:cs="Times New Roman"/>
                <w:sz w:val="28"/>
              </w:rPr>
              <w:t xml:space="preserve"> этап</w:t>
            </w:r>
            <w:r>
              <w:rPr>
                <w:rFonts w:ascii="Times New Roman" w:hAnsi="Times New Roman" w:cs="Times New Roman"/>
                <w:sz w:val="28"/>
              </w:rPr>
              <w:t>е</w:t>
            </w:r>
            <w:r w:rsidRPr="003C338F">
              <w:rPr>
                <w:rFonts w:ascii="Times New Roman" w:hAnsi="Times New Roman" w:cs="Times New Roman"/>
                <w:sz w:val="28"/>
              </w:rPr>
              <w:t xml:space="preserve"> Всероссийского конкурса юных инспекторов движения "Безопасное колесо – 2017"</w:t>
            </w:r>
          </w:p>
        </w:tc>
        <w:tc>
          <w:tcPr>
            <w:tcW w:w="2268" w:type="dxa"/>
          </w:tcPr>
          <w:p w:rsidR="00376445" w:rsidRPr="00A8720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C338F">
              <w:rPr>
                <w:rFonts w:ascii="Times New Roman" w:hAnsi="Times New Roman" w:cs="Times New Roman"/>
                <w:sz w:val="28"/>
                <w:szCs w:val="28"/>
              </w:rPr>
              <w:t>Л.Р. Османова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A8720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апрель-август</w:t>
            </w:r>
          </w:p>
        </w:tc>
        <w:tc>
          <w:tcPr>
            <w:tcW w:w="5536" w:type="dxa"/>
          </w:tcPr>
          <w:p w:rsidR="00376445" w:rsidRPr="00A87205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Консультирование руководителей ОО по вопросу составления учебного плана ОО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, календарного графика учебного процесса на учебный год</w:t>
            </w:r>
          </w:p>
        </w:tc>
        <w:tc>
          <w:tcPr>
            <w:tcW w:w="2268" w:type="dxa"/>
          </w:tcPr>
          <w:p w:rsidR="00376445" w:rsidRPr="00A8720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Л.А. Борисова, Н.А. Ефремова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Default="00376445" w:rsidP="00C76B1B">
            <w:pPr>
              <w:tabs>
                <w:tab w:val="left" w:pos="673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апрель-май</w:t>
            </w:r>
          </w:p>
        </w:tc>
        <w:tc>
          <w:tcPr>
            <w:tcW w:w="5536" w:type="dxa"/>
          </w:tcPr>
          <w:p w:rsidR="00376445" w:rsidRPr="00703511" w:rsidRDefault="00376445" w:rsidP="00C76B1B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0351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Организация участия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ОО муниципального района в краевом</w:t>
            </w:r>
            <w:r w:rsidRPr="00141A9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конкурс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</w:t>
            </w:r>
            <w:r w:rsidRPr="00141A9F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"Лучший проект работы с одаренными детьми"</w:t>
            </w:r>
          </w:p>
        </w:tc>
        <w:tc>
          <w:tcPr>
            <w:tcW w:w="2268" w:type="dxa"/>
          </w:tcPr>
          <w:p w:rsidR="00376445" w:rsidRDefault="00376445" w:rsidP="00C76B1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Л.А. Борисова,</w:t>
            </w:r>
          </w:p>
          <w:p w:rsidR="00376445" w:rsidRDefault="00376445" w:rsidP="00C76B1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Д.Г. Черепанов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A87205" w:rsidRDefault="00376445" w:rsidP="00713DFF">
            <w:pPr>
              <w:tabs>
                <w:tab w:val="left" w:pos="673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май</w:t>
            </w:r>
          </w:p>
        </w:tc>
        <w:tc>
          <w:tcPr>
            <w:tcW w:w="5536" w:type="dxa"/>
          </w:tcPr>
          <w:p w:rsidR="00376445" w:rsidRPr="00A87205" w:rsidRDefault="00376445" w:rsidP="00713DFF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приемки оздоровительных лагерей с дневным пребыванием к работе в летний период</w:t>
            </w:r>
          </w:p>
        </w:tc>
        <w:tc>
          <w:tcPr>
            <w:tcW w:w="2268" w:type="dxa"/>
          </w:tcPr>
          <w:p w:rsidR="00376445" w:rsidRPr="00A8720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Л.Р. Османова,</w:t>
            </w: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  <w:t>В.О. Комаренко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A87205" w:rsidRDefault="00376445" w:rsidP="00713DFF">
            <w:pPr>
              <w:tabs>
                <w:tab w:val="left" w:pos="673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май</w:t>
            </w:r>
          </w:p>
        </w:tc>
        <w:tc>
          <w:tcPr>
            <w:tcW w:w="5536" w:type="dxa"/>
          </w:tcPr>
          <w:p w:rsidR="00376445" w:rsidRPr="00A87205" w:rsidRDefault="00376445" w:rsidP="00703511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70351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Организация участия педагогов муниципального района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краевой научно-практической</w:t>
            </w:r>
            <w:r w:rsidRPr="0070351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конференци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</w:t>
            </w:r>
            <w:r w:rsidRPr="0070351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"Реализация духовно-нравственного компонента федеральных государственных образовательных стандартов"</w:t>
            </w:r>
          </w:p>
        </w:tc>
        <w:tc>
          <w:tcPr>
            <w:tcW w:w="2268" w:type="dxa"/>
          </w:tcPr>
          <w:p w:rsidR="00376445" w:rsidRPr="00A8720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Л.А. Борисова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Default="00376445" w:rsidP="00713DFF">
            <w:pPr>
              <w:tabs>
                <w:tab w:val="left" w:pos="6732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май-август</w:t>
            </w:r>
          </w:p>
        </w:tc>
        <w:tc>
          <w:tcPr>
            <w:tcW w:w="5536" w:type="dxa"/>
          </w:tcPr>
          <w:p w:rsidR="00376445" w:rsidRPr="00703511" w:rsidRDefault="00376445" w:rsidP="00141A9F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перераспределения фонда учебников ОО, контроль передачи учебников в ОО муниципального района</w:t>
            </w:r>
          </w:p>
        </w:tc>
        <w:tc>
          <w:tcPr>
            <w:tcW w:w="2268" w:type="dxa"/>
          </w:tcPr>
          <w:p w:rsidR="0037644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Л.А. Борисова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A8720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май – октябрь</w:t>
            </w:r>
          </w:p>
        </w:tc>
        <w:tc>
          <w:tcPr>
            <w:tcW w:w="5536" w:type="dxa"/>
          </w:tcPr>
          <w:p w:rsidR="00376445" w:rsidRPr="00A87205" w:rsidRDefault="00376445" w:rsidP="00A8720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проведения  общестроительных работ по благоустройству помещений  при подготовке ОО к началу нового 2017-2018 учебного года и отопительному сезону</w:t>
            </w:r>
          </w:p>
        </w:tc>
        <w:tc>
          <w:tcPr>
            <w:tcW w:w="2268" w:type="dxa"/>
          </w:tcPr>
          <w:p w:rsidR="00376445" w:rsidRPr="00A87205" w:rsidRDefault="00376445" w:rsidP="0007635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МКУ «ЦБУ и ТОМООУ», </w:t>
            </w:r>
          </w:p>
          <w:p w:rsidR="00376445" w:rsidRPr="00A87205" w:rsidRDefault="00376445" w:rsidP="00076356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Д.А. Данько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A8720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май – сентябрь</w:t>
            </w:r>
          </w:p>
        </w:tc>
        <w:tc>
          <w:tcPr>
            <w:tcW w:w="5536" w:type="dxa"/>
          </w:tcPr>
          <w:p w:rsidR="00376445" w:rsidRPr="00A87205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промывки системы отопления ОО</w:t>
            </w:r>
          </w:p>
        </w:tc>
        <w:tc>
          <w:tcPr>
            <w:tcW w:w="2268" w:type="dxa"/>
          </w:tcPr>
          <w:p w:rsidR="00376445" w:rsidRPr="00A8720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МКУ «ЦБУ и ТОМООУ», </w:t>
            </w:r>
          </w:p>
          <w:p w:rsidR="00376445" w:rsidRPr="00A8720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Д.А. Данько, О.С. Филяк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A87205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май – июл</w:t>
            </w:r>
            <w:r w:rsidRPr="00A87205">
              <w:rPr>
                <w:rFonts w:ascii="Times New Roman" w:hAnsi="Times New Roman"/>
                <w:sz w:val="28"/>
                <w:szCs w:val="28"/>
                <w:lang w:eastAsia="ru-RU"/>
              </w:rPr>
              <w:t>ь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, сентябрь</w:t>
            </w:r>
          </w:p>
        </w:tc>
        <w:tc>
          <w:tcPr>
            <w:tcW w:w="5536" w:type="dxa"/>
          </w:tcPr>
          <w:p w:rsidR="00376445" w:rsidRPr="00A87205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Организация работы по подготовке и  проведению государственной (итоговой) аттестации выпускников 9, 11 (12) классов </w:t>
            </w:r>
          </w:p>
        </w:tc>
        <w:tc>
          <w:tcPr>
            <w:tcW w:w="2268" w:type="dxa"/>
          </w:tcPr>
          <w:p w:rsidR="00376445" w:rsidRPr="00A87205" w:rsidRDefault="00376445" w:rsidP="0043410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Н.С</w:t>
            </w:r>
            <w:r w:rsidRPr="00A87205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Сабаева,</w:t>
            </w:r>
          </w:p>
          <w:p w:rsidR="00376445" w:rsidRPr="00A87205" w:rsidRDefault="00376445" w:rsidP="0043410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/>
                <w:sz w:val="28"/>
                <w:szCs w:val="28"/>
                <w:lang w:eastAsia="ru-RU"/>
              </w:rPr>
              <w:t>Н.А. Ефремова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, Г.И. Шевченко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июнь</w:t>
            </w:r>
          </w:p>
        </w:tc>
        <w:tc>
          <w:tcPr>
            <w:tcW w:w="5536" w:type="dxa"/>
          </w:tcPr>
          <w:p w:rsidR="00376445" w:rsidRPr="00A87205" w:rsidRDefault="00376445" w:rsidP="0091367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Организация участия обучающихся ОО муниципального района в краевом</w:t>
            </w:r>
            <w:r w:rsidRPr="00913679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слет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е</w:t>
            </w:r>
            <w:r w:rsidRPr="00913679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юных туристов-краеведов</w:t>
            </w:r>
          </w:p>
        </w:tc>
        <w:tc>
          <w:tcPr>
            <w:tcW w:w="2268" w:type="dxa"/>
          </w:tcPr>
          <w:p w:rsidR="00376445" w:rsidRDefault="00376445" w:rsidP="0043410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Л.Р. Османова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июнь</w:t>
            </w:r>
          </w:p>
        </w:tc>
        <w:tc>
          <w:tcPr>
            <w:tcW w:w="5536" w:type="dxa"/>
          </w:tcPr>
          <w:p w:rsidR="00376445" w:rsidRDefault="00376445" w:rsidP="0091367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Организация участия обучающихся ОО муниципального района в краевом слете-соревновании</w:t>
            </w:r>
            <w:r w:rsidRPr="00913679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"Школа безопасности"</w:t>
            </w:r>
          </w:p>
        </w:tc>
        <w:tc>
          <w:tcPr>
            <w:tcW w:w="2268" w:type="dxa"/>
          </w:tcPr>
          <w:p w:rsidR="00376445" w:rsidRPr="00A87205" w:rsidRDefault="00376445" w:rsidP="0043410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A8720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Л.Р. Османова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июнь</w:t>
            </w:r>
          </w:p>
        </w:tc>
        <w:tc>
          <w:tcPr>
            <w:tcW w:w="5536" w:type="dxa"/>
          </w:tcPr>
          <w:p w:rsidR="00376445" w:rsidRDefault="00376445" w:rsidP="0091367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Организация участия ОО муниципального района в краевом</w:t>
            </w:r>
            <w:r w:rsidRPr="00913679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конкурс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е</w:t>
            </w:r>
            <w:r w:rsidRPr="00913679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на лучшую организацию работы по обучению граждан начальным знаниям в области обороны и их подготовки по основам военной службы в 2017 году</w:t>
            </w:r>
          </w:p>
        </w:tc>
        <w:tc>
          <w:tcPr>
            <w:tcW w:w="2268" w:type="dxa"/>
          </w:tcPr>
          <w:p w:rsidR="00376445" w:rsidRPr="00A87205" w:rsidRDefault="00376445" w:rsidP="0043410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Д.Г. Черепанов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E038EA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/>
                <w:sz w:val="28"/>
                <w:szCs w:val="28"/>
                <w:lang w:eastAsia="ru-RU"/>
              </w:rPr>
              <w:t>июнь-июль</w:t>
            </w:r>
          </w:p>
        </w:tc>
        <w:tc>
          <w:tcPr>
            <w:tcW w:w="5536" w:type="dxa"/>
          </w:tcPr>
          <w:p w:rsidR="00376445" w:rsidRPr="00E038EA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/>
                <w:sz w:val="28"/>
                <w:szCs w:val="28"/>
                <w:lang w:eastAsia="ru-RU"/>
              </w:rPr>
              <w:t>Формирование потребности для проекта бюджета по отрасли «Образование» на 2018 год</w:t>
            </w:r>
          </w:p>
        </w:tc>
        <w:tc>
          <w:tcPr>
            <w:tcW w:w="2268" w:type="dxa"/>
          </w:tcPr>
          <w:p w:rsidR="00376445" w:rsidRPr="00E038EA" w:rsidRDefault="00376445" w:rsidP="0043410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/>
                <w:sz w:val="28"/>
                <w:szCs w:val="28"/>
                <w:lang w:eastAsia="ru-RU"/>
              </w:rPr>
              <w:t>МКУ «ЦБУ и ТОМООУ»,</w:t>
            </w:r>
          </w:p>
          <w:p w:rsidR="00376445" w:rsidRPr="00E038EA" w:rsidRDefault="00376445" w:rsidP="0043410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/>
                <w:sz w:val="28"/>
                <w:szCs w:val="28"/>
                <w:lang w:eastAsia="ru-RU"/>
              </w:rPr>
              <w:t>О.Н. Баранова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E038EA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/>
                <w:sz w:val="28"/>
                <w:szCs w:val="28"/>
                <w:lang w:eastAsia="ru-RU"/>
              </w:rPr>
              <w:t>июнь-июль</w:t>
            </w:r>
          </w:p>
        </w:tc>
        <w:tc>
          <w:tcPr>
            <w:tcW w:w="5536" w:type="dxa"/>
          </w:tcPr>
          <w:p w:rsidR="00376445" w:rsidRPr="00E038EA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Проведение экспертизы образовательных программ ДОУ</w:t>
            </w:r>
          </w:p>
        </w:tc>
        <w:tc>
          <w:tcPr>
            <w:tcW w:w="2268" w:type="dxa"/>
          </w:tcPr>
          <w:p w:rsidR="00376445" w:rsidRPr="00E038EA" w:rsidRDefault="00376445" w:rsidP="0043410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Е.С. Данилова,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br/>
              <w:t>Л.А. Борисова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E038EA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июнь</w:t>
            </w:r>
          </w:p>
        </w:tc>
        <w:tc>
          <w:tcPr>
            <w:tcW w:w="5536" w:type="dxa"/>
          </w:tcPr>
          <w:p w:rsidR="00376445" w:rsidRPr="00E038EA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Организация участия ОО муниципального района в краевом</w:t>
            </w:r>
            <w:r w:rsidRPr="00913679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конкурс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е</w:t>
            </w:r>
            <w:r w:rsidRPr="00913679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"Школа – территория здоровья 2017"</w:t>
            </w:r>
          </w:p>
        </w:tc>
        <w:tc>
          <w:tcPr>
            <w:tcW w:w="2268" w:type="dxa"/>
          </w:tcPr>
          <w:p w:rsidR="00376445" w:rsidRPr="00E038EA" w:rsidRDefault="00376445" w:rsidP="0043410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Д.Г. Черепанов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E038EA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август</w:t>
            </w:r>
          </w:p>
        </w:tc>
        <w:tc>
          <w:tcPr>
            <w:tcW w:w="5536" w:type="dxa"/>
          </w:tcPr>
          <w:p w:rsidR="00376445" w:rsidRPr="00E038EA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Проведение  комиссионной приемки  ОО к началу нового 2017-2018 учебного года </w:t>
            </w:r>
          </w:p>
        </w:tc>
        <w:tc>
          <w:tcPr>
            <w:tcW w:w="2268" w:type="dxa"/>
          </w:tcPr>
          <w:p w:rsidR="00376445" w:rsidRPr="00E038EA" w:rsidRDefault="00376445" w:rsidP="002E0867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/>
                <w:sz w:val="28"/>
                <w:szCs w:val="28"/>
                <w:lang w:eastAsia="ru-RU"/>
              </w:rPr>
              <w:t>МКУ «ЦБУ и ТОМООУ»,</w:t>
            </w:r>
          </w:p>
          <w:p w:rsidR="00376445" w:rsidRPr="00E038EA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И.Г. Наумова, Д.А. Данько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E038EA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август-сентябрь</w:t>
            </w:r>
          </w:p>
        </w:tc>
        <w:tc>
          <w:tcPr>
            <w:tcW w:w="5536" w:type="dxa"/>
          </w:tcPr>
          <w:p w:rsidR="00376445" w:rsidRPr="00E038EA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участия педагогических работников в работе Хабаровского краевого виртуального педсовета</w:t>
            </w:r>
          </w:p>
        </w:tc>
        <w:tc>
          <w:tcPr>
            <w:tcW w:w="2268" w:type="dxa"/>
          </w:tcPr>
          <w:p w:rsidR="00376445" w:rsidRPr="00E038EA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Л.А. Борисова,</w:t>
            </w:r>
          </w:p>
          <w:p w:rsidR="00376445" w:rsidRPr="00E038EA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Д.Г. Черепанов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E038EA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август-сентябрь</w:t>
            </w:r>
          </w:p>
        </w:tc>
        <w:tc>
          <w:tcPr>
            <w:tcW w:w="5536" w:type="dxa"/>
          </w:tcPr>
          <w:p w:rsidR="00376445" w:rsidRPr="00E038EA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Организация проведения тарификации работников ОО, уточнение бюджета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 отрасли «Образование» на 2017</w:t>
            </w: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год по краевым субвенциям</w:t>
            </w:r>
          </w:p>
        </w:tc>
        <w:tc>
          <w:tcPr>
            <w:tcW w:w="2268" w:type="dxa"/>
          </w:tcPr>
          <w:p w:rsidR="00376445" w:rsidRPr="00E038EA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МКУ «ЦБУ и ТОМООУ»,</w:t>
            </w:r>
          </w:p>
          <w:p w:rsidR="00376445" w:rsidRPr="00E038EA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О.Н. Баранова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E038EA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август-сентябрь</w:t>
            </w:r>
          </w:p>
        </w:tc>
        <w:tc>
          <w:tcPr>
            <w:tcW w:w="5536" w:type="dxa"/>
          </w:tcPr>
          <w:p w:rsidR="00376445" w:rsidRPr="00E038EA" w:rsidRDefault="00376445" w:rsidP="00713DF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Формирование, утверждение  списков учащихся на 2017-2018 учебный год на получение льготного питания</w:t>
            </w:r>
          </w:p>
        </w:tc>
        <w:tc>
          <w:tcPr>
            <w:tcW w:w="2268" w:type="dxa"/>
          </w:tcPr>
          <w:p w:rsidR="00376445" w:rsidRPr="00E038EA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В.О. Комаренко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E038EA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5536" w:type="dxa"/>
          </w:tcPr>
          <w:p w:rsidR="00376445" w:rsidRPr="00E038EA" w:rsidRDefault="00376445" w:rsidP="00E038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собеседования с руководителями ОО по итогам работы в 2016-2017 учебном году и задачам на 2017-2018 учебный год</w:t>
            </w:r>
          </w:p>
        </w:tc>
        <w:tc>
          <w:tcPr>
            <w:tcW w:w="2268" w:type="dxa"/>
          </w:tcPr>
          <w:p w:rsidR="00376445" w:rsidRPr="00E038EA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специалисты Управления образования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E038EA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5536" w:type="dxa"/>
          </w:tcPr>
          <w:p w:rsidR="00376445" w:rsidRPr="00E038EA" w:rsidRDefault="00376445" w:rsidP="00E038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Проведение  комиссионной приемки  ОО к работе в осенне-зимний период</w:t>
            </w:r>
          </w:p>
        </w:tc>
        <w:tc>
          <w:tcPr>
            <w:tcW w:w="2268" w:type="dxa"/>
          </w:tcPr>
          <w:p w:rsidR="00376445" w:rsidRPr="00E038EA" w:rsidRDefault="00376445" w:rsidP="002F66B1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/>
                <w:sz w:val="28"/>
                <w:szCs w:val="28"/>
                <w:lang w:eastAsia="ru-RU"/>
              </w:rPr>
              <w:t>МКУ «ЦБУ и ТОМООУ»,</w:t>
            </w:r>
          </w:p>
          <w:p w:rsidR="00376445" w:rsidRPr="00E038EA" w:rsidRDefault="00376445" w:rsidP="002F66B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Д.А. Данько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E038EA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5536" w:type="dxa"/>
          </w:tcPr>
          <w:p w:rsidR="00376445" w:rsidRPr="008F7E77" w:rsidRDefault="00376445" w:rsidP="004A67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проведения муниципального</w:t>
            </w:r>
            <w:r w:rsidRPr="00E97FF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мониторинг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 в</w:t>
            </w:r>
            <w:r w:rsidRPr="00E97FF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5-х классах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ОО муниципального района </w:t>
            </w:r>
            <w:r w:rsidRPr="00E97FF0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по русскому языку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, математике</w:t>
            </w:r>
          </w:p>
        </w:tc>
        <w:tc>
          <w:tcPr>
            <w:tcW w:w="2268" w:type="dxa"/>
          </w:tcPr>
          <w:p w:rsidR="00376445" w:rsidRDefault="00376445" w:rsidP="0051671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Л.А. Борисова,</w:t>
            </w:r>
          </w:p>
          <w:p w:rsidR="00376445" w:rsidRPr="008F7E77" w:rsidRDefault="00376445" w:rsidP="0051671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Т.В. Полохова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E038EA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5536" w:type="dxa"/>
          </w:tcPr>
          <w:p w:rsidR="00376445" w:rsidRDefault="00376445" w:rsidP="0056737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проведения м</w:t>
            </w:r>
            <w:r w:rsidRPr="004A677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ониторинг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</w:t>
            </w:r>
            <w:r w:rsidRPr="004A677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по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вопросу</w:t>
            </w:r>
            <w:r w:rsidRPr="004A677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кадрового обеспечения преподавания курса</w:t>
            </w:r>
            <w:r w:rsidRPr="004A677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ОРКиСЭ в ОО муниципального района в 2017-2018 учебном году</w:t>
            </w:r>
          </w:p>
        </w:tc>
        <w:tc>
          <w:tcPr>
            <w:tcW w:w="2268" w:type="dxa"/>
          </w:tcPr>
          <w:p w:rsidR="00376445" w:rsidRDefault="00376445" w:rsidP="005673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Л.А. Борисова,</w:t>
            </w:r>
          </w:p>
          <w:p w:rsidR="00376445" w:rsidRDefault="00376445" w:rsidP="0056737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Т.В. Полохова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E038EA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сентябрь-октябрь</w:t>
            </w:r>
          </w:p>
        </w:tc>
        <w:tc>
          <w:tcPr>
            <w:tcW w:w="5536" w:type="dxa"/>
          </w:tcPr>
          <w:p w:rsidR="00376445" w:rsidRPr="00E038EA" w:rsidRDefault="00376445" w:rsidP="00E038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Организация проведения </w:t>
            </w:r>
            <w:r w:rsidRPr="00D406D4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Дня открытых дверей в  МБДОУ муниципального района</w:t>
            </w:r>
          </w:p>
        </w:tc>
        <w:tc>
          <w:tcPr>
            <w:tcW w:w="2268" w:type="dxa"/>
          </w:tcPr>
          <w:p w:rsidR="00376445" w:rsidRPr="00E038EA" w:rsidRDefault="00376445" w:rsidP="002F66B1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Е.С. Данилова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E038EA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октябрь</w:t>
            </w:r>
          </w:p>
        </w:tc>
        <w:tc>
          <w:tcPr>
            <w:tcW w:w="5536" w:type="dxa"/>
          </w:tcPr>
          <w:p w:rsidR="00376445" w:rsidRPr="00E038EA" w:rsidRDefault="00376445" w:rsidP="00E038E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Организация участия обучающихся ОО муниципального района в краевом </w:t>
            </w:r>
            <w:r w:rsidRPr="00B37A6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Слет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</w:t>
            </w:r>
            <w:r w:rsidRPr="00B37A6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участников регионального отделения Общероссийской общественно-государственной детско-юношеской организации "Российское движение школьников"</w:t>
            </w:r>
          </w:p>
        </w:tc>
        <w:tc>
          <w:tcPr>
            <w:tcW w:w="2268" w:type="dxa"/>
          </w:tcPr>
          <w:p w:rsidR="00376445" w:rsidRPr="00E038EA" w:rsidRDefault="00376445" w:rsidP="002F66B1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Л.Р. Османова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октябрь</w:t>
            </w:r>
          </w:p>
        </w:tc>
        <w:tc>
          <w:tcPr>
            <w:tcW w:w="5536" w:type="dxa"/>
          </w:tcPr>
          <w:p w:rsidR="00376445" w:rsidRDefault="00376445" w:rsidP="00B37A6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Организация участия ОО муниципального района в краевом </w:t>
            </w:r>
            <w:r w:rsidRPr="00B37A6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конкурс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</w:t>
            </w:r>
            <w:r w:rsidRPr="00B37A6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"Лучший педагог-библиотекарь – 2017"</w:t>
            </w:r>
          </w:p>
        </w:tc>
        <w:tc>
          <w:tcPr>
            <w:tcW w:w="2268" w:type="dxa"/>
          </w:tcPr>
          <w:p w:rsidR="00376445" w:rsidRDefault="00376445" w:rsidP="002F66B1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Л.А. Борисова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октябрь</w:t>
            </w:r>
          </w:p>
        </w:tc>
        <w:tc>
          <w:tcPr>
            <w:tcW w:w="5536" w:type="dxa"/>
          </w:tcPr>
          <w:p w:rsidR="00376445" w:rsidRDefault="00376445" w:rsidP="00B37A6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Организация участия обучающихся ОО муниципального района в краевом </w:t>
            </w:r>
            <w:r w:rsidRPr="00B37A6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конкурс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</w:t>
            </w:r>
            <w:r w:rsidRPr="00B37A6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на знание символики Российской Федерации и Хабаровского края</w:t>
            </w:r>
          </w:p>
        </w:tc>
        <w:tc>
          <w:tcPr>
            <w:tcW w:w="2268" w:type="dxa"/>
          </w:tcPr>
          <w:p w:rsidR="00376445" w:rsidRDefault="00376445" w:rsidP="002F66B1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Л.Р. Османова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ноябрь</w:t>
            </w:r>
          </w:p>
        </w:tc>
        <w:tc>
          <w:tcPr>
            <w:tcW w:w="5536" w:type="dxa"/>
          </w:tcPr>
          <w:p w:rsidR="00376445" w:rsidRDefault="00376445" w:rsidP="00B37A6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Организация участия МБДОУ муниципального района в краевом </w:t>
            </w:r>
            <w:r w:rsidRPr="00B37A6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конкурс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</w:t>
            </w:r>
            <w:r w:rsidRPr="00B37A6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на лучшую образовательную программу ДОО</w:t>
            </w:r>
          </w:p>
        </w:tc>
        <w:tc>
          <w:tcPr>
            <w:tcW w:w="2268" w:type="dxa"/>
          </w:tcPr>
          <w:p w:rsidR="00376445" w:rsidRDefault="00376445" w:rsidP="002F66B1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Е.С. Данилова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ноябрь-декабрь</w:t>
            </w:r>
          </w:p>
        </w:tc>
        <w:tc>
          <w:tcPr>
            <w:tcW w:w="5536" w:type="dxa"/>
          </w:tcPr>
          <w:p w:rsidR="00376445" w:rsidRDefault="00376445" w:rsidP="00CC6FC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собеседования</w:t>
            </w:r>
            <w:r w:rsidRPr="00CC6FC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с руководителями ОО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</w:t>
            </w:r>
            <w:r w:rsidRPr="00CC6FC9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о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вопросу выбора УМК на 2017-2018 учебный год</w:t>
            </w:r>
          </w:p>
        </w:tc>
        <w:tc>
          <w:tcPr>
            <w:tcW w:w="2268" w:type="dxa"/>
          </w:tcPr>
          <w:p w:rsidR="00376445" w:rsidRDefault="00376445" w:rsidP="002F66B1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Л.А. Борисова, Н.В. Полховская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декабрь</w:t>
            </w:r>
          </w:p>
        </w:tc>
        <w:tc>
          <w:tcPr>
            <w:tcW w:w="5536" w:type="dxa"/>
          </w:tcPr>
          <w:p w:rsidR="00376445" w:rsidRDefault="00376445" w:rsidP="00B37A6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участия ОО муниципального района в краевой научно-практической конференции</w:t>
            </w:r>
            <w:r w:rsidRPr="00B37A6B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"Новые информационные технологии в образовании Хабаровского края – 2017: опыт, проблемы, перспективы"</w:t>
            </w:r>
          </w:p>
        </w:tc>
        <w:tc>
          <w:tcPr>
            <w:tcW w:w="2268" w:type="dxa"/>
          </w:tcPr>
          <w:p w:rsidR="00376445" w:rsidRDefault="00376445" w:rsidP="002F66B1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Д.Г. Черепанов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декабрь</w:t>
            </w:r>
          </w:p>
        </w:tc>
        <w:tc>
          <w:tcPr>
            <w:tcW w:w="5536" w:type="dxa"/>
          </w:tcPr>
          <w:p w:rsidR="00376445" w:rsidRDefault="00376445" w:rsidP="00A8463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участия обучающихся ОО муниципального района в краевой</w:t>
            </w:r>
            <w:r w:rsidRPr="00A8463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олимпиаде</w:t>
            </w:r>
            <w:r w:rsidRPr="00A8463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по праву</w:t>
            </w:r>
          </w:p>
        </w:tc>
        <w:tc>
          <w:tcPr>
            <w:tcW w:w="2268" w:type="dxa"/>
          </w:tcPr>
          <w:p w:rsidR="00376445" w:rsidRDefault="00376445" w:rsidP="002F66B1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Д.Г. Черепанов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Default="00376445" w:rsidP="00713DF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декабрь</w:t>
            </w:r>
          </w:p>
        </w:tc>
        <w:tc>
          <w:tcPr>
            <w:tcW w:w="5536" w:type="dxa"/>
          </w:tcPr>
          <w:p w:rsidR="00376445" w:rsidRPr="00A8463C" w:rsidRDefault="00376445" w:rsidP="00B37A6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Организация участия обучающихся ОО муниципального района в краевой</w:t>
            </w:r>
            <w:r w:rsidRPr="00A8463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олимпиаде</w:t>
            </w:r>
            <w:r w:rsidRPr="00A8463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"Математика без границ"</w:t>
            </w:r>
          </w:p>
        </w:tc>
        <w:tc>
          <w:tcPr>
            <w:tcW w:w="2268" w:type="dxa"/>
          </w:tcPr>
          <w:p w:rsidR="00376445" w:rsidRDefault="00376445" w:rsidP="002F66B1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Д.Г. Черепанов, Л.А. Борисова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E038EA" w:rsidRDefault="00376445" w:rsidP="003F79D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декабрь</w:t>
            </w:r>
          </w:p>
        </w:tc>
        <w:tc>
          <w:tcPr>
            <w:tcW w:w="5536" w:type="dxa"/>
          </w:tcPr>
          <w:p w:rsidR="00376445" w:rsidRPr="00E038EA" w:rsidRDefault="00376445" w:rsidP="003F79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Доведение муниципального задания на оказание услуг (выполнение работ) ОО на 2018 год</w:t>
            </w:r>
          </w:p>
        </w:tc>
        <w:tc>
          <w:tcPr>
            <w:tcW w:w="2268" w:type="dxa"/>
          </w:tcPr>
          <w:p w:rsidR="00376445" w:rsidRPr="00E038EA" w:rsidRDefault="00376445" w:rsidP="003F79D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О.Н. Баранова,</w:t>
            </w:r>
          </w:p>
          <w:p w:rsidR="00376445" w:rsidRPr="00E038EA" w:rsidRDefault="00376445" w:rsidP="003F79D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Н.Е. Ильюшина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E038EA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/>
                <w:sz w:val="28"/>
                <w:szCs w:val="28"/>
                <w:lang w:eastAsia="ru-RU"/>
              </w:rPr>
              <w:t>декабрь</w:t>
            </w:r>
          </w:p>
        </w:tc>
        <w:tc>
          <w:tcPr>
            <w:tcW w:w="5536" w:type="dxa"/>
          </w:tcPr>
          <w:p w:rsidR="00376445" w:rsidRPr="00E038EA" w:rsidRDefault="00376445" w:rsidP="00E979A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/>
                <w:sz w:val="28"/>
                <w:szCs w:val="28"/>
                <w:lang w:eastAsia="ru-RU"/>
              </w:rPr>
              <w:t>Организация собеседования с руководителями МБДОУ, УДОД об итогах работы за 2017 год</w:t>
            </w:r>
          </w:p>
        </w:tc>
        <w:tc>
          <w:tcPr>
            <w:tcW w:w="2268" w:type="dxa"/>
          </w:tcPr>
          <w:p w:rsidR="00376445" w:rsidRPr="00E038EA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Е.С. Данилова, </w:t>
            </w:r>
          </w:p>
          <w:p w:rsidR="00376445" w:rsidRPr="00E038EA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/>
                <w:sz w:val="28"/>
                <w:szCs w:val="28"/>
                <w:lang w:eastAsia="ru-RU"/>
              </w:rPr>
              <w:t>Л.Р. Османова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E038EA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/>
                <w:sz w:val="28"/>
                <w:szCs w:val="28"/>
                <w:lang w:eastAsia="ru-RU"/>
              </w:rPr>
              <w:t>декабрь</w:t>
            </w:r>
          </w:p>
        </w:tc>
        <w:tc>
          <w:tcPr>
            <w:tcW w:w="5536" w:type="dxa"/>
          </w:tcPr>
          <w:p w:rsidR="00376445" w:rsidRPr="00E038EA" w:rsidRDefault="00376445" w:rsidP="006B7355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/>
                <w:sz w:val="28"/>
                <w:szCs w:val="28"/>
                <w:lang w:eastAsia="ru-RU"/>
              </w:rPr>
              <w:t>Формирование бюджетной росписи на основании лимитов и бюджетных ассигнований, выделенных по отрасли «Образование» на 2018 год</w:t>
            </w:r>
          </w:p>
        </w:tc>
        <w:tc>
          <w:tcPr>
            <w:tcW w:w="2268" w:type="dxa"/>
          </w:tcPr>
          <w:p w:rsidR="00376445" w:rsidRPr="00E038EA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/>
                <w:sz w:val="28"/>
                <w:szCs w:val="28"/>
                <w:lang w:eastAsia="ru-RU"/>
              </w:rPr>
              <w:t>МКУ «ЦБУ и ТОМООУ»,</w:t>
            </w:r>
          </w:p>
          <w:p w:rsidR="00376445" w:rsidRPr="00E038EA" w:rsidRDefault="00376445" w:rsidP="00713DFF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E038EA">
              <w:rPr>
                <w:rFonts w:ascii="Times New Roman" w:hAnsi="Times New Roman"/>
                <w:sz w:val="28"/>
                <w:szCs w:val="28"/>
                <w:lang w:eastAsia="ru-RU"/>
              </w:rPr>
              <w:t>О.Н. Баранова</w:t>
            </w:r>
          </w:p>
        </w:tc>
      </w:tr>
    </w:tbl>
    <w:p w:rsidR="00376445" w:rsidRPr="00F21D3C" w:rsidRDefault="00376445" w:rsidP="000712D9">
      <w:pPr>
        <w:pStyle w:val="10"/>
        <w:spacing w:before="0"/>
        <w:jc w:val="left"/>
        <w:rPr>
          <w:highlight w:val="yellow"/>
        </w:rPr>
      </w:pPr>
      <w:bookmarkStart w:id="127" w:name="_Toc315090056"/>
      <w:bookmarkStart w:id="128" w:name="_Toc315095405"/>
      <w:bookmarkStart w:id="129" w:name="_Toc315794601"/>
      <w:bookmarkStart w:id="130" w:name="_Toc349231702"/>
    </w:p>
    <w:p w:rsidR="00376445" w:rsidRPr="00803241" w:rsidRDefault="00376445" w:rsidP="000712D9">
      <w:pPr>
        <w:pStyle w:val="10"/>
        <w:spacing w:before="0"/>
        <w:jc w:val="left"/>
      </w:pPr>
      <w:bookmarkStart w:id="131" w:name="_Toc472697043"/>
      <w:r>
        <w:t>20</w:t>
      </w:r>
      <w:r w:rsidRPr="00803241">
        <w:t>. Отчеты</w:t>
      </w:r>
      <w:bookmarkEnd w:id="127"/>
      <w:bookmarkEnd w:id="128"/>
      <w:bookmarkEnd w:id="129"/>
      <w:bookmarkEnd w:id="130"/>
      <w:bookmarkEnd w:id="131"/>
    </w:p>
    <w:p w:rsidR="00376445" w:rsidRPr="00803241" w:rsidRDefault="00376445" w:rsidP="002957A4">
      <w:p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120"/>
        <w:gridCol w:w="5536"/>
        <w:gridCol w:w="2268"/>
      </w:tblGrid>
      <w:tr w:rsidR="00376445" w:rsidRPr="00803241" w:rsidTr="00334438">
        <w:tc>
          <w:tcPr>
            <w:tcW w:w="2120" w:type="dxa"/>
          </w:tcPr>
          <w:p w:rsidR="00376445" w:rsidRPr="00803241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Дата</w:t>
            </w:r>
          </w:p>
        </w:tc>
        <w:tc>
          <w:tcPr>
            <w:tcW w:w="5536" w:type="dxa"/>
          </w:tcPr>
          <w:p w:rsidR="00376445" w:rsidRPr="00803241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мероприятия</w:t>
            </w:r>
          </w:p>
        </w:tc>
        <w:tc>
          <w:tcPr>
            <w:tcW w:w="2268" w:type="dxa"/>
          </w:tcPr>
          <w:p w:rsidR="00376445" w:rsidRPr="00803241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ответственный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03241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5536" w:type="dxa"/>
          </w:tcPr>
          <w:p w:rsidR="00376445" w:rsidRPr="00803241" w:rsidRDefault="00376445" w:rsidP="005B163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Ведение оперативного и статистического учета расходования ОО муниципального района бюджетных средств по отрасли «Образование», в соответствии с установленными формами бюджетной отчетности</w:t>
            </w:r>
          </w:p>
        </w:tc>
        <w:tc>
          <w:tcPr>
            <w:tcW w:w="2268" w:type="dxa"/>
          </w:tcPr>
          <w:p w:rsidR="00376445" w:rsidRPr="00803241" w:rsidRDefault="00376445" w:rsidP="0080324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И.Г. Наумова, Н.В. Чиненова 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03241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ежеквартально, полугодие,  год</w:t>
            </w:r>
          </w:p>
        </w:tc>
        <w:tc>
          <w:tcPr>
            <w:tcW w:w="5536" w:type="dxa"/>
          </w:tcPr>
          <w:p w:rsidR="00376445" w:rsidRPr="00803241" w:rsidRDefault="00376445" w:rsidP="00932A6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Отчет о выполнении муниципальной программы «Развитие образования в муниципальном районе имени Лазо на 2017-2020 годы»</w:t>
            </w:r>
          </w:p>
        </w:tc>
        <w:tc>
          <w:tcPr>
            <w:tcW w:w="2268" w:type="dxa"/>
          </w:tcPr>
          <w:p w:rsidR="00376445" w:rsidRPr="00803241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Н.С. Сабаева, специалисты Управления образования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03241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ежеквартально, год</w:t>
            </w:r>
          </w:p>
        </w:tc>
        <w:tc>
          <w:tcPr>
            <w:tcW w:w="5536" w:type="dxa"/>
          </w:tcPr>
          <w:p w:rsidR="00376445" w:rsidRPr="00803241" w:rsidRDefault="00376445" w:rsidP="00D902C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Отчет о выполнении плана мероприятий (дорожной карты) «Повышение эффективности и качества услуг образования в муниципальном районе имени Лазо Хабаровского края на 2013 – 2018 годы»</w:t>
            </w:r>
          </w:p>
        </w:tc>
        <w:tc>
          <w:tcPr>
            <w:tcW w:w="2268" w:type="dxa"/>
          </w:tcPr>
          <w:p w:rsidR="00376445" w:rsidRPr="00803241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Н.А. Ефремова,</w:t>
            </w:r>
          </w:p>
          <w:p w:rsidR="00376445" w:rsidRPr="00803241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специалисты Управления образования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03241" w:rsidRDefault="00376445" w:rsidP="002957A4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 итогам четвертей, полугодий, учебного года</w:t>
            </w:r>
          </w:p>
        </w:tc>
        <w:tc>
          <w:tcPr>
            <w:tcW w:w="5536" w:type="dxa"/>
          </w:tcPr>
          <w:p w:rsidR="00376445" w:rsidRPr="00803241" w:rsidRDefault="00376445" w:rsidP="00266221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Формирование отчета о выполнении общеобразовательных учебных программ </w:t>
            </w:r>
          </w:p>
        </w:tc>
        <w:tc>
          <w:tcPr>
            <w:tcW w:w="2268" w:type="dxa"/>
          </w:tcPr>
          <w:p w:rsidR="00376445" w:rsidRPr="00803241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Н.А. Ефремова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03241" w:rsidRDefault="00376445" w:rsidP="003F79D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ежеквартально, ежемесячно</w:t>
            </w:r>
          </w:p>
        </w:tc>
        <w:tc>
          <w:tcPr>
            <w:tcW w:w="5536" w:type="dxa"/>
          </w:tcPr>
          <w:p w:rsidR="00376445" w:rsidRPr="00803241" w:rsidRDefault="00376445" w:rsidP="0080324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</w:rPr>
              <w:t>Аналитическая информация в МОиН ХК о питании школьников, использованию в питании  продукции лечебно-профилактического назначения</w:t>
            </w:r>
          </w:p>
        </w:tc>
        <w:tc>
          <w:tcPr>
            <w:tcW w:w="2268" w:type="dxa"/>
          </w:tcPr>
          <w:p w:rsidR="00376445" w:rsidRPr="00803241" w:rsidRDefault="00376445" w:rsidP="00E51E0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В.О. Комаренко 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03241" w:rsidRDefault="00376445" w:rsidP="003F79D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ежеквартально</w:t>
            </w:r>
          </w:p>
        </w:tc>
        <w:tc>
          <w:tcPr>
            <w:tcW w:w="5536" w:type="dxa"/>
          </w:tcPr>
          <w:p w:rsidR="00376445" w:rsidRPr="00803241" w:rsidRDefault="00376445" w:rsidP="003F79D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</w:rPr>
              <w:t>Составление отчетности по организации закупок товаров, работ, услуг для муниципальных нужд и СМП</w:t>
            </w:r>
          </w:p>
        </w:tc>
        <w:tc>
          <w:tcPr>
            <w:tcW w:w="2268" w:type="dxa"/>
          </w:tcPr>
          <w:p w:rsidR="00376445" w:rsidRPr="00803241" w:rsidRDefault="00376445" w:rsidP="00E51E0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МКУ «ЦБУ и ТОМООУ», Т.Ю. Бурова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03241" w:rsidRDefault="00376445" w:rsidP="007A406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ежеквартально, год</w:t>
            </w:r>
          </w:p>
        </w:tc>
        <w:tc>
          <w:tcPr>
            <w:tcW w:w="5536" w:type="dxa"/>
          </w:tcPr>
          <w:p w:rsidR="00376445" w:rsidRPr="00803241" w:rsidRDefault="00376445" w:rsidP="00113BC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Отчет о ходе реализации Послания Президента РФ Федеральному Собранию  РФ</w:t>
            </w:r>
          </w:p>
        </w:tc>
        <w:tc>
          <w:tcPr>
            <w:tcW w:w="2268" w:type="dxa"/>
          </w:tcPr>
          <w:p w:rsidR="00376445" w:rsidRPr="00803241" w:rsidRDefault="00376445" w:rsidP="007A406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Н.С. Сабаева, специалисты Управления образования 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03241" w:rsidRDefault="00376445" w:rsidP="007A406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ежемесячно</w:t>
            </w:r>
          </w:p>
        </w:tc>
        <w:tc>
          <w:tcPr>
            <w:tcW w:w="5536" w:type="dxa"/>
          </w:tcPr>
          <w:p w:rsidR="00376445" w:rsidRPr="00803241" w:rsidRDefault="00376445" w:rsidP="004168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Аналитическая информация в МОиН ХК</w:t>
            </w:r>
          </w:p>
          <w:p w:rsidR="00376445" w:rsidRPr="00803241" w:rsidRDefault="00376445" w:rsidP="004168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 организации питания учащихся из малоимущих и многодетных семей в общеобразовательных организациях за счет средств субвенции из краевого бюджета</w:t>
            </w:r>
          </w:p>
        </w:tc>
        <w:tc>
          <w:tcPr>
            <w:tcW w:w="2268" w:type="dxa"/>
          </w:tcPr>
          <w:p w:rsidR="00376445" w:rsidRPr="00803241" w:rsidRDefault="00376445" w:rsidP="007A406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В.О. Комаренко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03241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до 01  и 15 числа ежемесячно</w:t>
            </w:r>
          </w:p>
        </w:tc>
        <w:tc>
          <w:tcPr>
            <w:tcW w:w="5536" w:type="dxa"/>
          </w:tcPr>
          <w:p w:rsidR="00376445" w:rsidRPr="00803241" w:rsidRDefault="00376445" w:rsidP="00590AB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Предоставление информации в  МОиН ХК об острой кадровой потребности</w:t>
            </w:r>
          </w:p>
        </w:tc>
        <w:tc>
          <w:tcPr>
            <w:tcW w:w="2268" w:type="dxa"/>
          </w:tcPr>
          <w:p w:rsidR="00376445" w:rsidRPr="00803241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С.А. Азон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803241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январь</w:t>
            </w:r>
          </w:p>
        </w:tc>
        <w:tc>
          <w:tcPr>
            <w:tcW w:w="5536" w:type="dxa"/>
          </w:tcPr>
          <w:p w:rsidR="00376445" w:rsidRPr="00803241" w:rsidRDefault="00376445" w:rsidP="00590AB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Формирование бюджетной отчетности по отрасли «Образование» за 2016 год</w:t>
            </w:r>
          </w:p>
        </w:tc>
        <w:tc>
          <w:tcPr>
            <w:tcW w:w="2268" w:type="dxa"/>
          </w:tcPr>
          <w:p w:rsidR="00376445" w:rsidRPr="00803241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80324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МКУ «ЦБУ и ТОМООУ»,</w:t>
            </w:r>
          </w:p>
          <w:p w:rsidR="00376445" w:rsidRPr="00803241" w:rsidRDefault="00376445" w:rsidP="00951953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И.Г. Наумова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BE05DC" w:rsidRDefault="00376445" w:rsidP="002957A4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январь</w:t>
            </w:r>
          </w:p>
        </w:tc>
        <w:tc>
          <w:tcPr>
            <w:tcW w:w="5536" w:type="dxa"/>
          </w:tcPr>
          <w:p w:rsidR="00376445" w:rsidRPr="00BE05DC" w:rsidRDefault="00376445" w:rsidP="00932A69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Подготовка статистического отчет</w:t>
            </w: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 в  МОиН ХК по итогам работы учреждений дополнительного образования за 2016 год</w:t>
            </w:r>
          </w:p>
        </w:tc>
        <w:tc>
          <w:tcPr>
            <w:tcW w:w="2268" w:type="dxa"/>
          </w:tcPr>
          <w:p w:rsidR="00376445" w:rsidRPr="00BE05DC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Л.Р. Османова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BE05DC" w:rsidRDefault="00376445" w:rsidP="002957A4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январь</w:t>
            </w:r>
          </w:p>
        </w:tc>
        <w:tc>
          <w:tcPr>
            <w:tcW w:w="5536" w:type="dxa"/>
          </w:tcPr>
          <w:p w:rsidR="00376445" w:rsidRPr="00BE05DC" w:rsidRDefault="00376445" w:rsidP="00BE05DC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Подготовка статистического отчета в МОиН ХК по итогам работы дошкольных образовательных учреждений за 2016 год</w:t>
            </w:r>
          </w:p>
        </w:tc>
        <w:tc>
          <w:tcPr>
            <w:tcW w:w="2268" w:type="dxa"/>
          </w:tcPr>
          <w:p w:rsidR="00376445" w:rsidRPr="00BE05DC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Е.С. Данилова,</w:t>
            </w:r>
          </w:p>
          <w:p w:rsidR="00376445" w:rsidRPr="00BE05DC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С.А. Азон,</w:t>
            </w: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  <w:t>И.Г. Наумова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BE05DC" w:rsidRDefault="00376445" w:rsidP="00A658A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январь, сентябрь</w:t>
            </w:r>
          </w:p>
        </w:tc>
        <w:tc>
          <w:tcPr>
            <w:tcW w:w="5536" w:type="dxa"/>
          </w:tcPr>
          <w:p w:rsidR="00376445" w:rsidRPr="00BE05DC" w:rsidRDefault="00376445" w:rsidP="00A658A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Формирование отчетности по выполнению мероприятий по организации подвоза школьников к месту обучения, наличия и использования школьными автобусами ГСМ</w:t>
            </w:r>
          </w:p>
        </w:tc>
        <w:tc>
          <w:tcPr>
            <w:tcW w:w="2268" w:type="dxa"/>
          </w:tcPr>
          <w:p w:rsidR="00376445" w:rsidRPr="00BE05DC" w:rsidRDefault="00376445" w:rsidP="00A658A9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А.С. Соловьева,</w:t>
            </w: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br/>
              <w:t>Е.В. Бунбунов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BE05DC" w:rsidRDefault="00376445" w:rsidP="002957A4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январь, март, декабрь </w:t>
            </w:r>
          </w:p>
        </w:tc>
        <w:tc>
          <w:tcPr>
            <w:tcW w:w="5536" w:type="dxa"/>
          </w:tcPr>
          <w:p w:rsidR="00376445" w:rsidRPr="00BE05DC" w:rsidRDefault="00376445" w:rsidP="00590ABB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Подготовка информации в  МОиН ХК о дополнительной кадровой потребности </w:t>
            </w:r>
          </w:p>
        </w:tc>
        <w:tc>
          <w:tcPr>
            <w:tcW w:w="2268" w:type="dxa"/>
          </w:tcPr>
          <w:p w:rsidR="00376445" w:rsidRPr="00BE05DC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С.А. Азон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BE05DC" w:rsidRDefault="00376445" w:rsidP="002957A4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март-апрель</w:t>
            </w:r>
          </w:p>
        </w:tc>
        <w:tc>
          <w:tcPr>
            <w:tcW w:w="5536" w:type="dxa"/>
          </w:tcPr>
          <w:p w:rsidR="00376445" w:rsidRPr="00BE05DC" w:rsidRDefault="00376445" w:rsidP="002957A4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Согласование показателей эффективности деятельности отрасли «Образования» в МОиН ХК</w:t>
            </w:r>
          </w:p>
        </w:tc>
        <w:tc>
          <w:tcPr>
            <w:tcW w:w="2268" w:type="dxa"/>
          </w:tcPr>
          <w:p w:rsidR="00376445" w:rsidRPr="00BE05DC" w:rsidRDefault="00376445" w:rsidP="00321CB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Н.Е.Ильюшина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BE05DC" w:rsidRDefault="00376445" w:rsidP="006345CA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апрель</w:t>
            </w:r>
          </w:p>
        </w:tc>
        <w:tc>
          <w:tcPr>
            <w:tcW w:w="5536" w:type="dxa"/>
          </w:tcPr>
          <w:p w:rsidR="00376445" w:rsidRPr="00BE05DC" w:rsidRDefault="00376445" w:rsidP="006345CA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Собеседование в МОиН ХК по вопросам согласования основных сетевых показателей для расчета проекта бюджета на 2018 год, предварительного комплектования классов на начало 2017-2018 учебного года, уточнение мероприятий по реструктуризации сети</w:t>
            </w:r>
          </w:p>
        </w:tc>
        <w:tc>
          <w:tcPr>
            <w:tcW w:w="2268" w:type="dxa"/>
          </w:tcPr>
          <w:p w:rsidR="00376445" w:rsidRPr="00BE05DC" w:rsidRDefault="00376445" w:rsidP="006345C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Н.Е. Ильюшина 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BE05DC" w:rsidRDefault="00376445" w:rsidP="002957A4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5536" w:type="dxa"/>
          </w:tcPr>
          <w:p w:rsidR="00376445" w:rsidRPr="00BE05DC" w:rsidRDefault="00376445" w:rsidP="003B35EA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Отчет в МОиН ХК о прибытии и трудоустройстве молодых специалистов, направленных на работу в  ОО муниципального района </w:t>
            </w:r>
          </w:p>
        </w:tc>
        <w:tc>
          <w:tcPr>
            <w:tcW w:w="2268" w:type="dxa"/>
          </w:tcPr>
          <w:p w:rsidR="00376445" w:rsidRPr="00BE05DC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С.А. Азон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BE05DC" w:rsidRDefault="00376445" w:rsidP="002957A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5536" w:type="dxa"/>
          </w:tcPr>
          <w:p w:rsidR="00376445" w:rsidRPr="00BE05DC" w:rsidRDefault="00376445" w:rsidP="00CF36A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Статистический отчет в МОиН ХК по итогам работы ОО, реализующих программы общего образования,  за 2016 – 2017 учебный год</w:t>
            </w:r>
          </w:p>
        </w:tc>
        <w:tc>
          <w:tcPr>
            <w:tcW w:w="2268" w:type="dxa"/>
          </w:tcPr>
          <w:p w:rsidR="00376445" w:rsidRPr="00BE05DC" w:rsidRDefault="00376445" w:rsidP="002957A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специалисты Управления образования</w:t>
            </w:r>
          </w:p>
        </w:tc>
      </w:tr>
      <w:tr w:rsidR="00376445" w:rsidRPr="00F21D3C" w:rsidTr="00334438">
        <w:tc>
          <w:tcPr>
            <w:tcW w:w="2120" w:type="dxa"/>
          </w:tcPr>
          <w:p w:rsidR="00376445" w:rsidRPr="00BE05DC" w:rsidRDefault="00376445" w:rsidP="00F95D7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5536" w:type="dxa"/>
          </w:tcPr>
          <w:p w:rsidR="00376445" w:rsidRPr="00BE05DC" w:rsidRDefault="00376445" w:rsidP="00B97F3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Формирование Перечня учреждений, имеющих острую кадровую потребность и расположенных в отдаленных и труднодоступных районах края (в рамках реализации постановления Правительства края от 30.12.2008 № 312-пр)</w:t>
            </w:r>
          </w:p>
        </w:tc>
        <w:tc>
          <w:tcPr>
            <w:tcW w:w="2268" w:type="dxa"/>
          </w:tcPr>
          <w:p w:rsidR="00376445" w:rsidRPr="00BE05DC" w:rsidRDefault="00376445" w:rsidP="00B97F38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С.А. Азон</w:t>
            </w:r>
          </w:p>
        </w:tc>
      </w:tr>
      <w:tr w:rsidR="00376445" w:rsidRPr="00BE05DC" w:rsidTr="00334438">
        <w:tc>
          <w:tcPr>
            <w:tcW w:w="2120" w:type="dxa"/>
          </w:tcPr>
          <w:p w:rsidR="00376445" w:rsidRPr="00BE05DC" w:rsidRDefault="00376445" w:rsidP="007A4062">
            <w:pPr>
              <w:tabs>
                <w:tab w:val="left" w:pos="6732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декабрь</w:t>
            </w:r>
          </w:p>
        </w:tc>
        <w:tc>
          <w:tcPr>
            <w:tcW w:w="5536" w:type="dxa"/>
          </w:tcPr>
          <w:p w:rsidR="00376445" w:rsidRPr="00BE05DC" w:rsidRDefault="00376445" w:rsidP="00CF36A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Формирование ежегодного отчета по проведенным плановым проверкам ОО  МОиН ХК за 2017 год  </w:t>
            </w:r>
          </w:p>
        </w:tc>
        <w:tc>
          <w:tcPr>
            <w:tcW w:w="2268" w:type="dxa"/>
          </w:tcPr>
          <w:p w:rsidR="00376445" w:rsidRPr="00BE05DC" w:rsidRDefault="00376445" w:rsidP="007A406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BE05DC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А.С. Соловьева</w:t>
            </w:r>
          </w:p>
        </w:tc>
      </w:tr>
    </w:tbl>
    <w:p w:rsidR="00376445" w:rsidRDefault="00376445" w:rsidP="00951953">
      <w:pPr>
        <w:keepNext/>
        <w:spacing w:after="0" w:line="240" w:lineRule="auto"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bookmarkStart w:id="132" w:name="_GoBack"/>
      <w:bookmarkStart w:id="133" w:name="_Toc349231703"/>
      <w:bookmarkStart w:id="134" w:name="_Toc378004395"/>
      <w:bookmarkStart w:id="135" w:name="_Toc471994697"/>
      <w:bookmarkStart w:id="136" w:name="_Toc472697044"/>
      <w:bookmarkEnd w:id="132"/>
      <w:r w:rsidRPr="00BE05DC">
        <w:rPr>
          <w:rFonts w:ascii="Times New Roman" w:hAnsi="Times New Roman" w:cs="Times New Roman"/>
          <w:sz w:val="28"/>
          <w:szCs w:val="28"/>
          <w:lang w:eastAsia="ru-RU"/>
        </w:rPr>
        <w:t>__</w:t>
      </w:r>
      <w:bookmarkEnd w:id="133"/>
      <w:r w:rsidRPr="00BE05DC">
        <w:rPr>
          <w:rFonts w:ascii="Times New Roman" w:hAnsi="Times New Roman" w:cs="Times New Roman"/>
          <w:sz w:val="28"/>
          <w:szCs w:val="28"/>
          <w:lang w:eastAsia="ru-RU"/>
        </w:rPr>
        <w:t>____</w:t>
      </w:r>
      <w:bookmarkEnd w:id="134"/>
      <w:bookmarkEnd w:id="135"/>
      <w:bookmarkEnd w:id="136"/>
    </w:p>
    <w:sectPr w:rsidR="00376445" w:rsidSect="00860F38">
      <w:headerReference w:type="default" r:id="rId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76445" w:rsidRDefault="00376445">
      <w:pPr>
        <w:spacing w:after="0" w:line="240" w:lineRule="auto"/>
      </w:pPr>
      <w:r>
        <w:separator/>
      </w:r>
    </w:p>
  </w:endnote>
  <w:endnote w:type="continuationSeparator" w:id="0">
    <w:p w:rsidR="00376445" w:rsidRDefault="003764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B060402020202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MS Mincho">
    <w:altName w:val="?l?r ??Ѓfc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Times-Roman">
    <w:altName w:val="Arial Unicode MS"/>
    <w:panose1 w:val="02020603050405020304"/>
    <w:charset w:val="80"/>
    <w:family w:val="roman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20002A87" w:usb1="80000000" w:usb2="00000008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76445" w:rsidRDefault="00376445">
      <w:pPr>
        <w:spacing w:after="0" w:line="240" w:lineRule="auto"/>
      </w:pPr>
      <w:r>
        <w:separator/>
      </w:r>
    </w:p>
  </w:footnote>
  <w:footnote w:type="continuationSeparator" w:id="0">
    <w:p w:rsidR="00376445" w:rsidRDefault="0037644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6445" w:rsidRDefault="00376445" w:rsidP="000E4A10">
    <w:pPr>
      <w:pStyle w:val="Header"/>
      <w:framePr w:wrap="auto" w:vAnchor="text" w:hAnchor="margin" w:xAlign="center" w:y="1"/>
      <w:rPr>
        <w:rStyle w:val="PageNumber"/>
        <w:rFonts w:cs="Calibri"/>
      </w:rPr>
    </w:pPr>
    <w:r>
      <w:rPr>
        <w:rStyle w:val="PageNumber"/>
        <w:rFonts w:cs="Calibri"/>
      </w:rPr>
      <w:fldChar w:fldCharType="begin"/>
    </w:r>
    <w:r>
      <w:rPr>
        <w:rStyle w:val="PageNumber"/>
        <w:rFonts w:cs="Calibri"/>
      </w:rPr>
      <w:instrText xml:space="preserve">PAGE  </w:instrText>
    </w:r>
    <w:r>
      <w:rPr>
        <w:rStyle w:val="PageNumber"/>
        <w:rFonts w:cs="Calibri"/>
      </w:rPr>
      <w:fldChar w:fldCharType="separate"/>
    </w:r>
    <w:r>
      <w:rPr>
        <w:rStyle w:val="PageNumber"/>
        <w:rFonts w:cs="Calibri"/>
        <w:noProof/>
      </w:rPr>
      <w:t>3</w:t>
    </w:r>
    <w:r>
      <w:rPr>
        <w:rStyle w:val="PageNumber"/>
        <w:rFonts w:cs="Calibri"/>
      </w:rPr>
      <w:fldChar w:fldCharType="end"/>
    </w:r>
  </w:p>
  <w:p w:rsidR="00376445" w:rsidRDefault="00376445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6445" w:rsidRDefault="00376445">
    <w:pPr>
      <w:pStyle w:val="Header"/>
      <w:jc w:val="center"/>
    </w:pPr>
    <w:fldSimple w:instr="PAGE   \* MERGEFORMAT">
      <w:r>
        <w:rPr>
          <w:noProof/>
        </w:rPr>
        <w:t>34</w:t>
      </w:r>
    </w:fldSimple>
  </w:p>
  <w:p w:rsidR="00376445" w:rsidRDefault="00376445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9F6BF3"/>
    <w:multiLevelType w:val="hybridMultilevel"/>
    <w:tmpl w:val="033442BA"/>
    <w:lvl w:ilvl="0" w:tplc="5A9C858A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08D22134"/>
    <w:multiLevelType w:val="multilevel"/>
    <w:tmpl w:val="F890478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86"/>
        </w:tabs>
        <w:ind w:left="786" w:hanging="360"/>
      </w:pPr>
      <w:rPr>
        <w:rFonts w:cs="Times New Roman" w:hint="default"/>
        <w:b w:val="0"/>
        <w:bCs w:val="0"/>
        <w:i/>
        <w:iCs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>
    <w:nsid w:val="0EF45A2A"/>
    <w:multiLevelType w:val="hybridMultilevel"/>
    <w:tmpl w:val="9C24B70E"/>
    <w:lvl w:ilvl="0" w:tplc="90F2269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A1C5F80"/>
    <w:multiLevelType w:val="hybridMultilevel"/>
    <w:tmpl w:val="F2343492"/>
    <w:lvl w:ilvl="0" w:tplc="90F2269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0F17B78"/>
    <w:multiLevelType w:val="hybridMultilevel"/>
    <w:tmpl w:val="D5D2585C"/>
    <w:lvl w:ilvl="0" w:tplc="90F2269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1851545"/>
    <w:multiLevelType w:val="hybridMultilevel"/>
    <w:tmpl w:val="3A4E46BA"/>
    <w:lvl w:ilvl="0" w:tplc="90F2269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3CF543E6"/>
    <w:multiLevelType w:val="hybridMultilevel"/>
    <w:tmpl w:val="3FF4E14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454E0A3F"/>
    <w:multiLevelType w:val="multilevel"/>
    <w:tmpl w:val="953CAC2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8">
    <w:nsid w:val="460F6F67"/>
    <w:multiLevelType w:val="hybridMultilevel"/>
    <w:tmpl w:val="116E2A3A"/>
    <w:lvl w:ilvl="0" w:tplc="90F2269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46B83C74"/>
    <w:multiLevelType w:val="hybridMultilevel"/>
    <w:tmpl w:val="C97AE940"/>
    <w:lvl w:ilvl="0" w:tplc="90F2269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55C523D4"/>
    <w:multiLevelType w:val="hybridMultilevel"/>
    <w:tmpl w:val="6D002028"/>
    <w:lvl w:ilvl="0" w:tplc="90F2269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5B2C636B"/>
    <w:multiLevelType w:val="hybridMultilevel"/>
    <w:tmpl w:val="A9943486"/>
    <w:lvl w:ilvl="0" w:tplc="90F2269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62AF2E2C"/>
    <w:multiLevelType w:val="hybridMultilevel"/>
    <w:tmpl w:val="1982E42A"/>
    <w:lvl w:ilvl="0" w:tplc="90F2269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632A7FA5"/>
    <w:multiLevelType w:val="hybridMultilevel"/>
    <w:tmpl w:val="66181310"/>
    <w:lvl w:ilvl="0" w:tplc="90F2269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750F241E"/>
    <w:multiLevelType w:val="multilevel"/>
    <w:tmpl w:val="EC5A021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cs="Times New Roman" w:hint="default"/>
        <w:b w:val="0"/>
        <w:bCs w:val="0"/>
        <w:i/>
        <w:iCs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15">
    <w:nsid w:val="77414E0E"/>
    <w:multiLevelType w:val="hybridMultilevel"/>
    <w:tmpl w:val="412A5102"/>
    <w:lvl w:ilvl="0" w:tplc="90F2269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15"/>
  </w:num>
  <w:num w:numId="4">
    <w:abstractNumId w:val="7"/>
  </w:num>
  <w:num w:numId="5">
    <w:abstractNumId w:val="1"/>
  </w:num>
  <w:num w:numId="6">
    <w:abstractNumId w:val="12"/>
  </w:num>
  <w:num w:numId="7">
    <w:abstractNumId w:val="9"/>
  </w:num>
  <w:num w:numId="8">
    <w:abstractNumId w:val="5"/>
  </w:num>
  <w:num w:numId="9">
    <w:abstractNumId w:val="10"/>
  </w:num>
  <w:num w:numId="10">
    <w:abstractNumId w:val="2"/>
  </w:num>
  <w:num w:numId="11">
    <w:abstractNumId w:val="13"/>
  </w:num>
  <w:num w:numId="12">
    <w:abstractNumId w:val="11"/>
  </w:num>
  <w:num w:numId="13">
    <w:abstractNumId w:val="8"/>
  </w:num>
  <w:num w:numId="14">
    <w:abstractNumId w:val="3"/>
  </w:num>
  <w:num w:numId="15">
    <w:abstractNumId w:val="14"/>
  </w:num>
  <w:num w:numId="16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embedSystemFont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92D1E"/>
    <w:rsid w:val="00000DAC"/>
    <w:rsid w:val="000024EE"/>
    <w:rsid w:val="000026FB"/>
    <w:rsid w:val="0000311D"/>
    <w:rsid w:val="00006851"/>
    <w:rsid w:val="000072CA"/>
    <w:rsid w:val="000076B4"/>
    <w:rsid w:val="00010D59"/>
    <w:rsid w:val="000142BC"/>
    <w:rsid w:val="00014827"/>
    <w:rsid w:val="00014DCA"/>
    <w:rsid w:val="00014FFE"/>
    <w:rsid w:val="00020F6E"/>
    <w:rsid w:val="000221AE"/>
    <w:rsid w:val="000225BD"/>
    <w:rsid w:val="00022D21"/>
    <w:rsid w:val="00022E4B"/>
    <w:rsid w:val="00024B54"/>
    <w:rsid w:val="000259B0"/>
    <w:rsid w:val="00026559"/>
    <w:rsid w:val="000275A8"/>
    <w:rsid w:val="00027A5E"/>
    <w:rsid w:val="0003138F"/>
    <w:rsid w:val="0003140F"/>
    <w:rsid w:val="000320ED"/>
    <w:rsid w:val="00034655"/>
    <w:rsid w:val="00036036"/>
    <w:rsid w:val="00036B75"/>
    <w:rsid w:val="000407F5"/>
    <w:rsid w:val="00043233"/>
    <w:rsid w:val="00043E7C"/>
    <w:rsid w:val="00044921"/>
    <w:rsid w:val="00045851"/>
    <w:rsid w:val="00045ADE"/>
    <w:rsid w:val="00045BCF"/>
    <w:rsid w:val="0005122A"/>
    <w:rsid w:val="00051E0D"/>
    <w:rsid w:val="00052312"/>
    <w:rsid w:val="0005772C"/>
    <w:rsid w:val="00060132"/>
    <w:rsid w:val="000603E5"/>
    <w:rsid w:val="00060702"/>
    <w:rsid w:val="00060952"/>
    <w:rsid w:val="00060FA0"/>
    <w:rsid w:val="0006367D"/>
    <w:rsid w:val="00065DF3"/>
    <w:rsid w:val="00067366"/>
    <w:rsid w:val="00067545"/>
    <w:rsid w:val="000712D9"/>
    <w:rsid w:val="00072BC7"/>
    <w:rsid w:val="00073148"/>
    <w:rsid w:val="0007357A"/>
    <w:rsid w:val="00076356"/>
    <w:rsid w:val="00076C0E"/>
    <w:rsid w:val="000771ED"/>
    <w:rsid w:val="00080D09"/>
    <w:rsid w:val="0008245F"/>
    <w:rsid w:val="00082C27"/>
    <w:rsid w:val="0008326B"/>
    <w:rsid w:val="00087521"/>
    <w:rsid w:val="00090CB7"/>
    <w:rsid w:val="00091AD0"/>
    <w:rsid w:val="00092424"/>
    <w:rsid w:val="00092707"/>
    <w:rsid w:val="00092A88"/>
    <w:rsid w:val="0009679C"/>
    <w:rsid w:val="00096A09"/>
    <w:rsid w:val="00097274"/>
    <w:rsid w:val="000A21BD"/>
    <w:rsid w:val="000A24A4"/>
    <w:rsid w:val="000A2960"/>
    <w:rsid w:val="000A3E6F"/>
    <w:rsid w:val="000A4675"/>
    <w:rsid w:val="000B0BA3"/>
    <w:rsid w:val="000B1AB8"/>
    <w:rsid w:val="000B2B9E"/>
    <w:rsid w:val="000B31D7"/>
    <w:rsid w:val="000B3F57"/>
    <w:rsid w:val="000B6C42"/>
    <w:rsid w:val="000C12CF"/>
    <w:rsid w:val="000C2F38"/>
    <w:rsid w:val="000C47D8"/>
    <w:rsid w:val="000C70E1"/>
    <w:rsid w:val="000D0F0A"/>
    <w:rsid w:val="000D36A0"/>
    <w:rsid w:val="000D3825"/>
    <w:rsid w:val="000D44D3"/>
    <w:rsid w:val="000D5AD3"/>
    <w:rsid w:val="000E032F"/>
    <w:rsid w:val="000E331F"/>
    <w:rsid w:val="000E4A10"/>
    <w:rsid w:val="000E4F01"/>
    <w:rsid w:val="000E69A5"/>
    <w:rsid w:val="000F0844"/>
    <w:rsid w:val="000F08C2"/>
    <w:rsid w:val="000F09CE"/>
    <w:rsid w:val="000F19F4"/>
    <w:rsid w:val="000F2DEF"/>
    <w:rsid w:val="000F4D04"/>
    <w:rsid w:val="000F5473"/>
    <w:rsid w:val="000F5498"/>
    <w:rsid w:val="000F7A00"/>
    <w:rsid w:val="00100820"/>
    <w:rsid w:val="001021C2"/>
    <w:rsid w:val="001021F4"/>
    <w:rsid w:val="0010550B"/>
    <w:rsid w:val="00106688"/>
    <w:rsid w:val="00107FCB"/>
    <w:rsid w:val="0011039F"/>
    <w:rsid w:val="00110725"/>
    <w:rsid w:val="00110BC3"/>
    <w:rsid w:val="00113BC8"/>
    <w:rsid w:val="00113DA2"/>
    <w:rsid w:val="001157E5"/>
    <w:rsid w:val="00117AFB"/>
    <w:rsid w:val="00117E04"/>
    <w:rsid w:val="00117F30"/>
    <w:rsid w:val="001203E4"/>
    <w:rsid w:val="001220A6"/>
    <w:rsid w:val="001228C3"/>
    <w:rsid w:val="00122F0C"/>
    <w:rsid w:val="0012593A"/>
    <w:rsid w:val="00127286"/>
    <w:rsid w:val="00130F3B"/>
    <w:rsid w:val="00134118"/>
    <w:rsid w:val="00134393"/>
    <w:rsid w:val="00136A9F"/>
    <w:rsid w:val="00140493"/>
    <w:rsid w:val="00141A9F"/>
    <w:rsid w:val="00141AB2"/>
    <w:rsid w:val="00144542"/>
    <w:rsid w:val="00147810"/>
    <w:rsid w:val="00151DC5"/>
    <w:rsid w:val="001548D0"/>
    <w:rsid w:val="001552B6"/>
    <w:rsid w:val="00157DEE"/>
    <w:rsid w:val="001613E8"/>
    <w:rsid w:val="00161C4B"/>
    <w:rsid w:val="00161CC8"/>
    <w:rsid w:val="00162365"/>
    <w:rsid w:val="0016252F"/>
    <w:rsid w:val="001627A2"/>
    <w:rsid w:val="00163043"/>
    <w:rsid w:val="00166124"/>
    <w:rsid w:val="00172EF0"/>
    <w:rsid w:val="0017512D"/>
    <w:rsid w:val="00176827"/>
    <w:rsid w:val="00176D16"/>
    <w:rsid w:val="00176F5D"/>
    <w:rsid w:val="00176FF4"/>
    <w:rsid w:val="00181773"/>
    <w:rsid w:val="00185521"/>
    <w:rsid w:val="001856A2"/>
    <w:rsid w:val="001859BE"/>
    <w:rsid w:val="00185B6E"/>
    <w:rsid w:val="00187E05"/>
    <w:rsid w:val="0019073A"/>
    <w:rsid w:val="00192A78"/>
    <w:rsid w:val="00192B20"/>
    <w:rsid w:val="00193484"/>
    <w:rsid w:val="00194197"/>
    <w:rsid w:val="001954E6"/>
    <w:rsid w:val="001972BC"/>
    <w:rsid w:val="001A123F"/>
    <w:rsid w:val="001A42BB"/>
    <w:rsid w:val="001A5CFA"/>
    <w:rsid w:val="001A60AB"/>
    <w:rsid w:val="001B0CA0"/>
    <w:rsid w:val="001B1292"/>
    <w:rsid w:val="001B1E7D"/>
    <w:rsid w:val="001B2463"/>
    <w:rsid w:val="001B46A9"/>
    <w:rsid w:val="001B4D32"/>
    <w:rsid w:val="001B5884"/>
    <w:rsid w:val="001B5C16"/>
    <w:rsid w:val="001B5DC9"/>
    <w:rsid w:val="001C08DF"/>
    <w:rsid w:val="001C3021"/>
    <w:rsid w:val="001C66FC"/>
    <w:rsid w:val="001C735A"/>
    <w:rsid w:val="001C758C"/>
    <w:rsid w:val="001D05D4"/>
    <w:rsid w:val="001D23AF"/>
    <w:rsid w:val="001D4189"/>
    <w:rsid w:val="001D633A"/>
    <w:rsid w:val="001D6C35"/>
    <w:rsid w:val="001E1CDA"/>
    <w:rsid w:val="001E1D9E"/>
    <w:rsid w:val="001E2B33"/>
    <w:rsid w:val="001E5CA6"/>
    <w:rsid w:val="001E7AC5"/>
    <w:rsid w:val="001F02B6"/>
    <w:rsid w:val="001F412A"/>
    <w:rsid w:val="001F6222"/>
    <w:rsid w:val="001F67AC"/>
    <w:rsid w:val="002006AA"/>
    <w:rsid w:val="002024DD"/>
    <w:rsid w:val="00211E4A"/>
    <w:rsid w:val="00215D0F"/>
    <w:rsid w:val="00222227"/>
    <w:rsid w:val="00222248"/>
    <w:rsid w:val="002277DC"/>
    <w:rsid w:val="002301A6"/>
    <w:rsid w:val="0023414D"/>
    <w:rsid w:val="002355A1"/>
    <w:rsid w:val="002356BC"/>
    <w:rsid w:val="002357C9"/>
    <w:rsid w:val="00236887"/>
    <w:rsid w:val="00240A6E"/>
    <w:rsid w:val="0024325A"/>
    <w:rsid w:val="00243D6C"/>
    <w:rsid w:val="002463A2"/>
    <w:rsid w:val="00246C5F"/>
    <w:rsid w:val="00252133"/>
    <w:rsid w:val="00252410"/>
    <w:rsid w:val="00252AD8"/>
    <w:rsid w:val="00252E22"/>
    <w:rsid w:val="002532A6"/>
    <w:rsid w:val="00254D14"/>
    <w:rsid w:val="00261C3C"/>
    <w:rsid w:val="00261CE5"/>
    <w:rsid w:val="0026220F"/>
    <w:rsid w:val="00263C42"/>
    <w:rsid w:val="00265CCD"/>
    <w:rsid w:val="00266221"/>
    <w:rsid w:val="00266D72"/>
    <w:rsid w:val="00267046"/>
    <w:rsid w:val="0026784C"/>
    <w:rsid w:val="00272F6D"/>
    <w:rsid w:val="00281A27"/>
    <w:rsid w:val="00285F00"/>
    <w:rsid w:val="00286726"/>
    <w:rsid w:val="00286FF6"/>
    <w:rsid w:val="00287BC6"/>
    <w:rsid w:val="002940A5"/>
    <w:rsid w:val="00294BB8"/>
    <w:rsid w:val="00295550"/>
    <w:rsid w:val="002957A4"/>
    <w:rsid w:val="00297849"/>
    <w:rsid w:val="00297B35"/>
    <w:rsid w:val="002A04BA"/>
    <w:rsid w:val="002A113A"/>
    <w:rsid w:val="002A1358"/>
    <w:rsid w:val="002A32C6"/>
    <w:rsid w:val="002A42A2"/>
    <w:rsid w:val="002A5365"/>
    <w:rsid w:val="002A7494"/>
    <w:rsid w:val="002B08EC"/>
    <w:rsid w:val="002B1DAD"/>
    <w:rsid w:val="002B25CF"/>
    <w:rsid w:val="002B3117"/>
    <w:rsid w:val="002B35DA"/>
    <w:rsid w:val="002C19DC"/>
    <w:rsid w:val="002C35E8"/>
    <w:rsid w:val="002C3816"/>
    <w:rsid w:val="002C4AA3"/>
    <w:rsid w:val="002C5AFD"/>
    <w:rsid w:val="002D0106"/>
    <w:rsid w:val="002D76E6"/>
    <w:rsid w:val="002D7DC1"/>
    <w:rsid w:val="002E0456"/>
    <w:rsid w:val="002E0867"/>
    <w:rsid w:val="002E3510"/>
    <w:rsid w:val="002E6E0C"/>
    <w:rsid w:val="002E7B8D"/>
    <w:rsid w:val="002E7C1B"/>
    <w:rsid w:val="002F217B"/>
    <w:rsid w:val="002F66B1"/>
    <w:rsid w:val="002F799F"/>
    <w:rsid w:val="00301E25"/>
    <w:rsid w:val="00302847"/>
    <w:rsid w:val="00303C13"/>
    <w:rsid w:val="00304791"/>
    <w:rsid w:val="00307AA9"/>
    <w:rsid w:val="0031103C"/>
    <w:rsid w:val="00314D1F"/>
    <w:rsid w:val="003159B8"/>
    <w:rsid w:val="0032029A"/>
    <w:rsid w:val="00321CBE"/>
    <w:rsid w:val="00325C3B"/>
    <w:rsid w:val="003269A8"/>
    <w:rsid w:val="00331426"/>
    <w:rsid w:val="00334438"/>
    <w:rsid w:val="00334DCF"/>
    <w:rsid w:val="00336EAF"/>
    <w:rsid w:val="0033742B"/>
    <w:rsid w:val="00340860"/>
    <w:rsid w:val="00341DA6"/>
    <w:rsid w:val="003442DF"/>
    <w:rsid w:val="00345162"/>
    <w:rsid w:val="00347133"/>
    <w:rsid w:val="00351C37"/>
    <w:rsid w:val="003524C4"/>
    <w:rsid w:val="00352F6C"/>
    <w:rsid w:val="00364C13"/>
    <w:rsid w:val="0036563F"/>
    <w:rsid w:val="003674DD"/>
    <w:rsid w:val="00367D39"/>
    <w:rsid w:val="00372A48"/>
    <w:rsid w:val="003731D8"/>
    <w:rsid w:val="0037366F"/>
    <w:rsid w:val="003752BA"/>
    <w:rsid w:val="00376445"/>
    <w:rsid w:val="003765E8"/>
    <w:rsid w:val="00376B66"/>
    <w:rsid w:val="00377300"/>
    <w:rsid w:val="003804DB"/>
    <w:rsid w:val="003809ED"/>
    <w:rsid w:val="003841ED"/>
    <w:rsid w:val="00384330"/>
    <w:rsid w:val="003843F7"/>
    <w:rsid w:val="0038527B"/>
    <w:rsid w:val="003854D9"/>
    <w:rsid w:val="00385797"/>
    <w:rsid w:val="00385CF9"/>
    <w:rsid w:val="00392D1E"/>
    <w:rsid w:val="0039415C"/>
    <w:rsid w:val="0039596B"/>
    <w:rsid w:val="003A0D51"/>
    <w:rsid w:val="003A17F0"/>
    <w:rsid w:val="003A27EE"/>
    <w:rsid w:val="003B0394"/>
    <w:rsid w:val="003B07A6"/>
    <w:rsid w:val="003B0FEA"/>
    <w:rsid w:val="003B1D52"/>
    <w:rsid w:val="003B2F46"/>
    <w:rsid w:val="003B35EA"/>
    <w:rsid w:val="003B5558"/>
    <w:rsid w:val="003B650E"/>
    <w:rsid w:val="003B675F"/>
    <w:rsid w:val="003C1FC7"/>
    <w:rsid w:val="003C338F"/>
    <w:rsid w:val="003C4261"/>
    <w:rsid w:val="003C4813"/>
    <w:rsid w:val="003C567D"/>
    <w:rsid w:val="003C7008"/>
    <w:rsid w:val="003C777E"/>
    <w:rsid w:val="003D2991"/>
    <w:rsid w:val="003D2EA8"/>
    <w:rsid w:val="003D3F88"/>
    <w:rsid w:val="003D476F"/>
    <w:rsid w:val="003E1600"/>
    <w:rsid w:val="003E537B"/>
    <w:rsid w:val="003E571E"/>
    <w:rsid w:val="003E6A01"/>
    <w:rsid w:val="003E7F13"/>
    <w:rsid w:val="003F06B0"/>
    <w:rsid w:val="003F241F"/>
    <w:rsid w:val="003F26A1"/>
    <w:rsid w:val="003F40B1"/>
    <w:rsid w:val="003F5678"/>
    <w:rsid w:val="003F727E"/>
    <w:rsid w:val="003F79D0"/>
    <w:rsid w:val="00400232"/>
    <w:rsid w:val="00400D45"/>
    <w:rsid w:val="00401E6D"/>
    <w:rsid w:val="004032EB"/>
    <w:rsid w:val="0040387B"/>
    <w:rsid w:val="004042E3"/>
    <w:rsid w:val="00404958"/>
    <w:rsid w:val="00412152"/>
    <w:rsid w:val="004122D9"/>
    <w:rsid w:val="0041291D"/>
    <w:rsid w:val="00413FFF"/>
    <w:rsid w:val="00414532"/>
    <w:rsid w:val="0041624B"/>
    <w:rsid w:val="00416854"/>
    <w:rsid w:val="004176DA"/>
    <w:rsid w:val="00417F7E"/>
    <w:rsid w:val="00423820"/>
    <w:rsid w:val="004255AF"/>
    <w:rsid w:val="00427D2E"/>
    <w:rsid w:val="0043314F"/>
    <w:rsid w:val="00433DB7"/>
    <w:rsid w:val="0043410F"/>
    <w:rsid w:val="0043515E"/>
    <w:rsid w:val="00435BAD"/>
    <w:rsid w:val="00436D73"/>
    <w:rsid w:val="0044031D"/>
    <w:rsid w:val="00440A08"/>
    <w:rsid w:val="004412B9"/>
    <w:rsid w:val="00441823"/>
    <w:rsid w:val="0044678E"/>
    <w:rsid w:val="004510CF"/>
    <w:rsid w:val="004518F3"/>
    <w:rsid w:val="00451CB5"/>
    <w:rsid w:val="00452ED2"/>
    <w:rsid w:val="00454420"/>
    <w:rsid w:val="00454CD7"/>
    <w:rsid w:val="00454E44"/>
    <w:rsid w:val="0045558B"/>
    <w:rsid w:val="0045561C"/>
    <w:rsid w:val="00455DA5"/>
    <w:rsid w:val="00457B67"/>
    <w:rsid w:val="00460EA1"/>
    <w:rsid w:val="00462EE7"/>
    <w:rsid w:val="00464DAA"/>
    <w:rsid w:val="00466FFF"/>
    <w:rsid w:val="004675CF"/>
    <w:rsid w:val="00471602"/>
    <w:rsid w:val="00471BF9"/>
    <w:rsid w:val="004774E1"/>
    <w:rsid w:val="00477E42"/>
    <w:rsid w:val="004806B1"/>
    <w:rsid w:val="0048441A"/>
    <w:rsid w:val="0048556F"/>
    <w:rsid w:val="00487443"/>
    <w:rsid w:val="00487690"/>
    <w:rsid w:val="004922B9"/>
    <w:rsid w:val="004949B0"/>
    <w:rsid w:val="00495D6D"/>
    <w:rsid w:val="004976F8"/>
    <w:rsid w:val="004A1BED"/>
    <w:rsid w:val="004A4ABF"/>
    <w:rsid w:val="004A63FB"/>
    <w:rsid w:val="004A6771"/>
    <w:rsid w:val="004A6C3C"/>
    <w:rsid w:val="004B1274"/>
    <w:rsid w:val="004B2DC8"/>
    <w:rsid w:val="004B603E"/>
    <w:rsid w:val="004B60D0"/>
    <w:rsid w:val="004B61BC"/>
    <w:rsid w:val="004B655A"/>
    <w:rsid w:val="004B6677"/>
    <w:rsid w:val="004B7A8D"/>
    <w:rsid w:val="004C0C4D"/>
    <w:rsid w:val="004C148D"/>
    <w:rsid w:val="004C2A6F"/>
    <w:rsid w:val="004C3CE1"/>
    <w:rsid w:val="004C444F"/>
    <w:rsid w:val="004C6835"/>
    <w:rsid w:val="004C6D0A"/>
    <w:rsid w:val="004D06B7"/>
    <w:rsid w:val="004D070C"/>
    <w:rsid w:val="004D0C60"/>
    <w:rsid w:val="004D24CE"/>
    <w:rsid w:val="004D2600"/>
    <w:rsid w:val="004D3384"/>
    <w:rsid w:val="004D6D72"/>
    <w:rsid w:val="004D71B5"/>
    <w:rsid w:val="004E086D"/>
    <w:rsid w:val="004E11DD"/>
    <w:rsid w:val="004E1D9A"/>
    <w:rsid w:val="004E2C12"/>
    <w:rsid w:val="004E65BF"/>
    <w:rsid w:val="004E79BF"/>
    <w:rsid w:val="004F0106"/>
    <w:rsid w:val="004F0137"/>
    <w:rsid w:val="004F5C63"/>
    <w:rsid w:val="004F72AE"/>
    <w:rsid w:val="004F7AC8"/>
    <w:rsid w:val="005037EB"/>
    <w:rsid w:val="005038D1"/>
    <w:rsid w:val="00503D33"/>
    <w:rsid w:val="0051064D"/>
    <w:rsid w:val="005113B2"/>
    <w:rsid w:val="00511F90"/>
    <w:rsid w:val="00512EAF"/>
    <w:rsid w:val="005145E8"/>
    <w:rsid w:val="00515DD0"/>
    <w:rsid w:val="005162DB"/>
    <w:rsid w:val="0051671A"/>
    <w:rsid w:val="00522B53"/>
    <w:rsid w:val="00523252"/>
    <w:rsid w:val="005242FC"/>
    <w:rsid w:val="00526027"/>
    <w:rsid w:val="0052748A"/>
    <w:rsid w:val="00533852"/>
    <w:rsid w:val="00534055"/>
    <w:rsid w:val="0053708E"/>
    <w:rsid w:val="005370BF"/>
    <w:rsid w:val="0053746F"/>
    <w:rsid w:val="00541337"/>
    <w:rsid w:val="00541440"/>
    <w:rsid w:val="00541FDA"/>
    <w:rsid w:val="0054363A"/>
    <w:rsid w:val="00547047"/>
    <w:rsid w:val="00547E77"/>
    <w:rsid w:val="00550CAF"/>
    <w:rsid w:val="00551D8B"/>
    <w:rsid w:val="005603C4"/>
    <w:rsid w:val="00560D22"/>
    <w:rsid w:val="00561F8B"/>
    <w:rsid w:val="00562D29"/>
    <w:rsid w:val="00567378"/>
    <w:rsid w:val="005679CC"/>
    <w:rsid w:val="005707C1"/>
    <w:rsid w:val="00571629"/>
    <w:rsid w:val="0057399C"/>
    <w:rsid w:val="00574B1C"/>
    <w:rsid w:val="0058242E"/>
    <w:rsid w:val="00583543"/>
    <w:rsid w:val="005838DE"/>
    <w:rsid w:val="0058560F"/>
    <w:rsid w:val="00586A72"/>
    <w:rsid w:val="00586F89"/>
    <w:rsid w:val="00586FBA"/>
    <w:rsid w:val="00590ABB"/>
    <w:rsid w:val="0059213B"/>
    <w:rsid w:val="00594EDB"/>
    <w:rsid w:val="00595CCF"/>
    <w:rsid w:val="005960B9"/>
    <w:rsid w:val="00597780"/>
    <w:rsid w:val="005A0FA4"/>
    <w:rsid w:val="005A312F"/>
    <w:rsid w:val="005A58E2"/>
    <w:rsid w:val="005B0BB3"/>
    <w:rsid w:val="005B0E0B"/>
    <w:rsid w:val="005B163D"/>
    <w:rsid w:val="005B48ED"/>
    <w:rsid w:val="005B5F1E"/>
    <w:rsid w:val="005B6A70"/>
    <w:rsid w:val="005B7DFB"/>
    <w:rsid w:val="005C06B3"/>
    <w:rsid w:val="005C22BD"/>
    <w:rsid w:val="005C4C3C"/>
    <w:rsid w:val="005C5F0D"/>
    <w:rsid w:val="005C70AB"/>
    <w:rsid w:val="005D15CE"/>
    <w:rsid w:val="005D56D4"/>
    <w:rsid w:val="005D58DB"/>
    <w:rsid w:val="005D5D14"/>
    <w:rsid w:val="005E06F9"/>
    <w:rsid w:val="005E0828"/>
    <w:rsid w:val="005E0BE4"/>
    <w:rsid w:val="005E1D65"/>
    <w:rsid w:val="005E320B"/>
    <w:rsid w:val="005E4FA6"/>
    <w:rsid w:val="005E50AE"/>
    <w:rsid w:val="005E796D"/>
    <w:rsid w:val="005F0BBF"/>
    <w:rsid w:val="005F1584"/>
    <w:rsid w:val="005F4F2C"/>
    <w:rsid w:val="005F6048"/>
    <w:rsid w:val="005F6174"/>
    <w:rsid w:val="005F7D51"/>
    <w:rsid w:val="00601D53"/>
    <w:rsid w:val="006037E6"/>
    <w:rsid w:val="00603D27"/>
    <w:rsid w:val="00605B2A"/>
    <w:rsid w:val="00606147"/>
    <w:rsid w:val="006065AB"/>
    <w:rsid w:val="00606894"/>
    <w:rsid w:val="006104A8"/>
    <w:rsid w:val="0061301C"/>
    <w:rsid w:val="0061364E"/>
    <w:rsid w:val="006143F8"/>
    <w:rsid w:val="00614418"/>
    <w:rsid w:val="0062230D"/>
    <w:rsid w:val="006225AB"/>
    <w:rsid w:val="00631435"/>
    <w:rsid w:val="0063172A"/>
    <w:rsid w:val="0063379C"/>
    <w:rsid w:val="006345CA"/>
    <w:rsid w:val="00634947"/>
    <w:rsid w:val="00637410"/>
    <w:rsid w:val="00646629"/>
    <w:rsid w:val="00646FDA"/>
    <w:rsid w:val="00647A33"/>
    <w:rsid w:val="00652526"/>
    <w:rsid w:val="0065287C"/>
    <w:rsid w:val="00654AF9"/>
    <w:rsid w:val="00655112"/>
    <w:rsid w:val="00657E67"/>
    <w:rsid w:val="0066073B"/>
    <w:rsid w:val="00661D21"/>
    <w:rsid w:val="006621FD"/>
    <w:rsid w:val="00662DAA"/>
    <w:rsid w:val="00663625"/>
    <w:rsid w:val="00663704"/>
    <w:rsid w:val="00664423"/>
    <w:rsid w:val="00664A19"/>
    <w:rsid w:val="006654DC"/>
    <w:rsid w:val="00666C4C"/>
    <w:rsid w:val="00667C97"/>
    <w:rsid w:val="00671046"/>
    <w:rsid w:val="00671FE7"/>
    <w:rsid w:val="0067397F"/>
    <w:rsid w:val="00674CA9"/>
    <w:rsid w:val="00676FD2"/>
    <w:rsid w:val="006777DF"/>
    <w:rsid w:val="00681100"/>
    <w:rsid w:val="006812E5"/>
    <w:rsid w:val="00684C85"/>
    <w:rsid w:val="006869EA"/>
    <w:rsid w:val="00687AD3"/>
    <w:rsid w:val="006934EA"/>
    <w:rsid w:val="00694871"/>
    <w:rsid w:val="00695B2E"/>
    <w:rsid w:val="006A0DF0"/>
    <w:rsid w:val="006A1BFF"/>
    <w:rsid w:val="006A2F19"/>
    <w:rsid w:val="006A47A3"/>
    <w:rsid w:val="006A5828"/>
    <w:rsid w:val="006A6F3F"/>
    <w:rsid w:val="006A7F4F"/>
    <w:rsid w:val="006B0549"/>
    <w:rsid w:val="006B16E9"/>
    <w:rsid w:val="006B1C0D"/>
    <w:rsid w:val="006B2992"/>
    <w:rsid w:val="006B351E"/>
    <w:rsid w:val="006B60C8"/>
    <w:rsid w:val="006B7355"/>
    <w:rsid w:val="006B7ABA"/>
    <w:rsid w:val="006B7EED"/>
    <w:rsid w:val="006C23B3"/>
    <w:rsid w:val="006C28BF"/>
    <w:rsid w:val="006C4F87"/>
    <w:rsid w:val="006C6011"/>
    <w:rsid w:val="006C7272"/>
    <w:rsid w:val="006C740E"/>
    <w:rsid w:val="006D4E06"/>
    <w:rsid w:val="006D548C"/>
    <w:rsid w:val="006D5642"/>
    <w:rsid w:val="006D6855"/>
    <w:rsid w:val="006D6DC1"/>
    <w:rsid w:val="006E0451"/>
    <w:rsid w:val="006E1379"/>
    <w:rsid w:val="006E29DD"/>
    <w:rsid w:val="006E3C84"/>
    <w:rsid w:val="006F0EC0"/>
    <w:rsid w:val="006F142B"/>
    <w:rsid w:val="006F15A0"/>
    <w:rsid w:val="006F2202"/>
    <w:rsid w:val="006F2F85"/>
    <w:rsid w:val="006F450A"/>
    <w:rsid w:val="006F5017"/>
    <w:rsid w:val="006F5134"/>
    <w:rsid w:val="006F5308"/>
    <w:rsid w:val="006F59D1"/>
    <w:rsid w:val="006F6EEA"/>
    <w:rsid w:val="00700084"/>
    <w:rsid w:val="00700941"/>
    <w:rsid w:val="00703511"/>
    <w:rsid w:val="007058B5"/>
    <w:rsid w:val="007059A1"/>
    <w:rsid w:val="00706A5C"/>
    <w:rsid w:val="0071128E"/>
    <w:rsid w:val="007118E2"/>
    <w:rsid w:val="00711D97"/>
    <w:rsid w:val="007130DF"/>
    <w:rsid w:val="00713CB9"/>
    <w:rsid w:val="00713DFF"/>
    <w:rsid w:val="007145CA"/>
    <w:rsid w:val="007151FF"/>
    <w:rsid w:val="0072054C"/>
    <w:rsid w:val="00722150"/>
    <w:rsid w:val="00722EDA"/>
    <w:rsid w:val="00726316"/>
    <w:rsid w:val="00727642"/>
    <w:rsid w:val="00727C9B"/>
    <w:rsid w:val="00731FF4"/>
    <w:rsid w:val="007332DD"/>
    <w:rsid w:val="0073336B"/>
    <w:rsid w:val="007348FF"/>
    <w:rsid w:val="00735314"/>
    <w:rsid w:val="00735C3D"/>
    <w:rsid w:val="00740C1F"/>
    <w:rsid w:val="00740D75"/>
    <w:rsid w:val="007412FB"/>
    <w:rsid w:val="00742816"/>
    <w:rsid w:val="00742CF1"/>
    <w:rsid w:val="007449C0"/>
    <w:rsid w:val="00747B8D"/>
    <w:rsid w:val="007527F2"/>
    <w:rsid w:val="00752E77"/>
    <w:rsid w:val="007532FA"/>
    <w:rsid w:val="00754640"/>
    <w:rsid w:val="007546BA"/>
    <w:rsid w:val="00755E86"/>
    <w:rsid w:val="00756B2A"/>
    <w:rsid w:val="0076197D"/>
    <w:rsid w:val="00761C5E"/>
    <w:rsid w:val="00761CD7"/>
    <w:rsid w:val="007638AC"/>
    <w:rsid w:val="00767B97"/>
    <w:rsid w:val="007714DC"/>
    <w:rsid w:val="00773821"/>
    <w:rsid w:val="00777F5E"/>
    <w:rsid w:val="0078192E"/>
    <w:rsid w:val="00781C83"/>
    <w:rsid w:val="00781F12"/>
    <w:rsid w:val="00783147"/>
    <w:rsid w:val="00783F06"/>
    <w:rsid w:val="00784275"/>
    <w:rsid w:val="00786DF5"/>
    <w:rsid w:val="007918FB"/>
    <w:rsid w:val="007929D2"/>
    <w:rsid w:val="00792AEA"/>
    <w:rsid w:val="00793FC1"/>
    <w:rsid w:val="0079600C"/>
    <w:rsid w:val="007A03A4"/>
    <w:rsid w:val="007A3727"/>
    <w:rsid w:val="007A4062"/>
    <w:rsid w:val="007A6FDD"/>
    <w:rsid w:val="007B07F7"/>
    <w:rsid w:val="007B1ECA"/>
    <w:rsid w:val="007B250B"/>
    <w:rsid w:val="007B2B2C"/>
    <w:rsid w:val="007B30B8"/>
    <w:rsid w:val="007B3F3F"/>
    <w:rsid w:val="007B48A1"/>
    <w:rsid w:val="007C3395"/>
    <w:rsid w:val="007C58F3"/>
    <w:rsid w:val="007C7A7C"/>
    <w:rsid w:val="007D054B"/>
    <w:rsid w:val="007D3E00"/>
    <w:rsid w:val="007D56F5"/>
    <w:rsid w:val="007D5B1A"/>
    <w:rsid w:val="007D6059"/>
    <w:rsid w:val="007D7CBD"/>
    <w:rsid w:val="007E13DB"/>
    <w:rsid w:val="007E1855"/>
    <w:rsid w:val="007E2606"/>
    <w:rsid w:val="007E4ADB"/>
    <w:rsid w:val="007E5085"/>
    <w:rsid w:val="007E569A"/>
    <w:rsid w:val="007E63FC"/>
    <w:rsid w:val="007E696F"/>
    <w:rsid w:val="007F0526"/>
    <w:rsid w:val="007F1050"/>
    <w:rsid w:val="007F176A"/>
    <w:rsid w:val="007F1F01"/>
    <w:rsid w:val="007F203F"/>
    <w:rsid w:val="007F26B1"/>
    <w:rsid w:val="007F3555"/>
    <w:rsid w:val="007F4477"/>
    <w:rsid w:val="00802165"/>
    <w:rsid w:val="008023C9"/>
    <w:rsid w:val="00803241"/>
    <w:rsid w:val="00807088"/>
    <w:rsid w:val="00807605"/>
    <w:rsid w:val="008107C3"/>
    <w:rsid w:val="00811DFE"/>
    <w:rsid w:val="008128FE"/>
    <w:rsid w:val="00817FEC"/>
    <w:rsid w:val="008208B6"/>
    <w:rsid w:val="0082152D"/>
    <w:rsid w:val="00822CCC"/>
    <w:rsid w:val="008246B3"/>
    <w:rsid w:val="00824F02"/>
    <w:rsid w:val="008257C3"/>
    <w:rsid w:val="0082625A"/>
    <w:rsid w:val="00827677"/>
    <w:rsid w:val="008304A2"/>
    <w:rsid w:val="00830C85"/>
    <w:rsid w:val="00831268"/>
    <w:rsid w:val="00831435"/>
    <w:rsid w:val="00832106"/>
    <w:rsid w:val="00832582"/>
    <w:rsid w:val="00832D83"/>
    <w:rsid w:val="008333DE"/>
    <w:rsid w:val="00834942"/>
    <w:rsid w:val="00834E1E"/>
    <w:rsid w:val="008377CF"/>
    <w:rsid w:val="00837E6E"/>
    <w:rsid w:val="008427DE"/>
    <w:rsid w:val="00842D8E"/>
    <w:rsid w:val="00846895"/>
    <w:rsid w:val="0085303A"/>
    <w:rsid w:val="00853395"/>
    <w:rsid w:val="008549E6"/>
    <w:rsid w:val="00855FB9"/>
    <w:rsid w:val="00856A8D"/>
    <w:rsid w:val="0086043E"/>
    <w:rsid w:val="00860F38"/>
    <w:rsid w:val="00862E0E"/>
    <w:rsid w:val="00862F47"/>
    <w:rsid w:val="00867290"/>
    <w:rsid w:val="008672A9"/>
    <w:rsid w:val="008676CC"/>
    <w:rsid w:val="00867936"/>
    <w:rsid w:val="00872A5C"/>
    <w:rsid w:val="00874DB7"/>
    <w:rsid w:val="00884113"/>
    <w:rsid w:val="008852F8"/>
    <w:rsid w:val="00885730"/>
    <w:rsid w:val="00885CB4"/>
    <w:rsid w:val="00885F40"/>
    <w:rsid w:val="00885FB6"/>
    <w:rsid w:val="008869E4"/>
    <w:rsid w:val="00890FD5"/>
    <w:rsid w:val="00893162"/>
    <w:rsid w:val="00893B65"/>
    <w:rsid w:val="008946B2"/>
    <w:rsid w:val="0089665D"/>
    <w:rsid w:val="008967AE"/>
    <w:rsid w:val="00896A95"/>
    <w:rsid w:val="00897439"/>
    <w:rsid w:val="008A0B4E"/>
    <w:rsid w:val="008A1CCB"/>
    <w:rsid w:val="008A3CE1"/>
    <w:rsid w:val="008A5B2C"/>
    <w:rsid w:val="008A5BE3"/>
    <w:rsid w:val="008A5C3E"/>
    <w:rsid w:val="008A5DA2"/>
    <w:rsid w:val="008A5DFD"/>
    <w:rsid w:val="008A771D"/>
    <w:rsid w:val="008A794A"/>
    <w:rsid w:val="008A79C2"/>
    <w:rsid w:val="008B2765"/>
    <w:rsid w:val="008B2924"/>
    <w:rsid w:val="008B2B49"/>
    <w:rsid w:val="008B2E30"/>
    <w:rsid w:val="008B34C3"/>
    <w:rsid w:val="008C123D"/>
    <w:rsid w:val="008C27E1"/>
    <w:rsid w:val="008C3854"/>
    <w:rsid w:val="008C6766"/>
    <w:rsid w:val="008D0F04"/>
    <w:rsid w:val="008D2056"/>
    <w:rsid w:val="008D34B4"/>
    <w:rsid w:val="008D4752"/>
    <w:rsid w:val="008E1146"/>
    <w:rsid w:val="008E2969"/>
    <w:rsid w:val="008E3132"/>
    <w:rsid w:val="008E365B"/>
    <w:rsid w:val="008E3B49"/>
    <w:rsid w:val="008E635D"/>
    <w:rsid w:val="008E67F8"/>
    <w:rsid w:val="008E6D79"/>
    <w:rsid w:val="008F5F48"/>
    <w:rsid w:val="008F7639"/>
    <w:rsid w:val="008F7D71"/>
    <w:rsid w:val="008F7E77"/>
    <w:rsid w:val="00900748"/>
    <w:rsid w:val="009014D9"/>
    <w:rsid w:val="009026CE"/>
    <w:rsid w:val="00904818"/>
    <w:rsid w:val="00904D05"/>
    <w:rsid w:val="00911703"/>
    <w:rsid w:val="00911B81"/>
    <w:rsid w:val="00913679"/>
    <w:rsid w:val="00915608"/>
    <w:rsid w:val="00915D76"/>
    <w:rsid w:val="009172AF"/>
    <w:rsid w:val="009175C5"/>
    <w:rsid w:val="00917B2B"/>
    <w:rsid w:val="00917D01"/>
    <w:rsid w:val="0092009C"/>
    <w:rsid w:val="00921673"/>
    <w:rsid w:val="009326CA"/>
    <w:rsid w:val="00932A69"/>
    <w:rsid w:val="00932BAE"/>
    <w:rsid w:val="00932ECE"/>
    <w:rsid w:val="00934898"/>
    <w:rsid w:val="009348F7"/>
    <w:rsid w:val="00935A3E"/>
    <w:rsid w:val="009362B6"/>
    <w:rsid w:val="0094001A"/>
    <w:rsid w:val="00941BCA"/>
    <w:rsid w:val="00944C97"/>
    <w:rsid w:val="00946BA2"/>
    <w:rsid w:val="00946C3A"/>
    <w:rsid w:val="00947CF3"/>
    <w:rsid w:val="00950DAA"/>
    <w:rsid w:val="00951953"/>
    <w:rsid w:val="00951F1A"/>
    <w:rsid w:val="0095265A"/>
    <w:rsid w:val="00952809"/>
    <w:rsid w:val="0095437A"/>
    <w:rsid w:val="00955E85"/>
    <w:rsid w:val="0096126F"/>
    <w:rsid w:val="00961E39"/>
    <w:rsid w:val="00963FDD"/>
    <w:rsid w:val="0096416A"/>
    <w:rsid w:val="00970407"/>
    <w:rsid w:val="00972469"/>
    <w:rsid w:val="00973546"/>
    <w:rsid w:val="009736B4"/>
    <w:rsid w:val="009750C1"/>
    <w:rsid w:val="00976BDE"/>
    <w:rsid w:val="0097714E"/>
    <w:rsid w:val="00977DB3"/>
    <w:rsid w:val="009819B1"/>
    <w:rsid w:val="00981E1F"/>
    <w:rsid w:val="00983A93"/>
    <w:rsid w:val="009856C7"/>
    <w:rsid w:val="009858A3"/>
    <w:rsid w:val="00993A16"/>
    <w:rsid w:val="009946B3"/>
    <w:rsid w:val="00997468"/>
    <w:rsid w:val="009A0324"/>
    <w:rsid w:val="009A434F"/>
    <w:rsid w:val="009A6BF8"/>
    <w:rsid w:val="009A7F2B"/>
    <w:rsid w:val="009B07F8"/>
    <w:rsid w:val="009B1CAC"/>
    <w:rsid w:val="009B333B"/>
    <w:rsid w:val="009B389F"/>
    <w:rsid w:val="009B57A1"/>
    <w:rsid w:val="009C4660"/>
    <w:rsid w:val="009C4A7E"/>
    <w:rsid w:val="009C4BCC"/>
    <w:rsid w:val="009C4F98"/>
    <w:rsid w:val="009C52B1"/>
    <w:rsid w:val="009C5BEE"/>
    <w:rsid w:val="009D05EC"/>
    <w:rsid w:val="009D2D89"/>
    <w:rsid w:val="009D4000"/>
    <w:rsid w:val="009D6036"/>
    <w:rsid w:val="009D61CA"/>
    <w:rsid w:val="009D63A5"/>
    <w:rsid w:val="009E08AB"/>
    <w:rsid w:val="009E0F6B"/>
    <w:rsid w:val="009E3B84"/>
    <w:rsid w:val="009E4B22"/>
    <w:rsid w:val="009E4E9C"/>
    <w:rsid w:val="009E68BB"/>
    <w:rsid w:val="009E6E9A"/>
    <w:rsid w:val="009F141E"/>
    <w:rsid w:val="009F3E76"/>
    <w:rsid w:val="009F4127"/>
    <w:rsid w:val="009F5E6D"/>
    <w:rsid w:val="009F6345"/>
    <w:rsid w:val="009F69BE"/>
    <w:rsid w:val="009F6FF1"/>
    <w:rsid w:val="009F75F8"/>
    <w:rsid w:val="00A00611"/>
    <w:rsid w:val="00A00787"/>
    <w:rsid w:val="00A00ADD"/>
    <w:rsid w:val="00A00D5F"/>
    <w:rsid w:val="00A00FD8"/>
    <w:rsid w:val="00A011EE"/>
    <w:rsid w:val="00A0246F"/>
    <w:rsid w:val="00A02A5F"/>
    <w:rsid w:val="00A048F7"/>
    <w:rsid w:val="00A076BF"/>
    <w:rsid w:val="00A11AAC"/>
    <w:rsid w:val="00A12AC6"/>
    <w:rsid w:val="00A15B43"/>
    <w:rsid w:val="00A177F8"/>
    <w:rsid w:val="00A20478"/>
    <w:rsid w:val="00A22581"/>
    <w:rsid w:val="00A23928"/>
    <w:rsid w:val="00A27860"/>
    <w:rsid w:val="00A35051"/>
    <w:rsid w:val="00A3519B"/>
    <w:rsid w:val="00A36503"/>
    <w:rsid w:val="00A36DFB"/>
    <w:rsid w:val="00A37838"/>
    <w:rsid w:val="00A37BCA"/>
    <w:rsid w:val="00A40F55"/>
    <w:rsid w:val="00A43E90"/>
    <w:rsid w:val="00A44A65"/>
    <w:rsid w:val="00A46534"/>
    <w:rsid w:val="00A54AED"/>
    <w:rsid w:val="00A55B58"/>
    <w:rsid w:val="00A56B83"/>
    <w:rsid w:val="00A5771E"/>
    <w:rsid w:val="00A601CA"/>
    <w:rsid w:val="00A60B89"/>
    <w:rsid w:val="00A60BDB"/>
    <w:rsid w:val="00A6174C"/>
    <w:rsid w:val="00A61B81"/>
    <w:rsid w:val="00A62B94"/>
    <w:rsid w:val="00A632B7"/>
    <w:rsid w:val="00A658A9"/>
    <w:rsid w:val="00A65A81"/>
    <w:rsid w:val="00A66C69"/>
    <w:rsid w:val="00A675E3"/>
    <w:rsid w:val="00A71020"/>
    <w:rsid w:val="00A71F03"/>
    <w:rsid w:val="00A7352A"/>
    <w:rsid w:val="00A73D78"/>
    <w:rsid w:val="00A7414E"/>
    <w:rsid w:val="00A7439D"/>
    <w:rsid w:val="00A74F43"/>
    <w:rsid w:val="00A814A5"/>
    <w:rsid w:val="00A8463C"/>
    <w:rsid w:val="00A85526"/>
    <w:rsid w:val="00A85A80"/>
    <w:rsid w:val="00A87205"/>
    <w:rsid w:val="00A879C2"/>
    <w:rsid w:val="00A87ACB"/>
    <w:rsid w:val="00A91AA7"/>
    <w:rsid w:val="00A92D89"/>
    <w:rsid w:val="00A92E92"/>
    <w:rsid w:val="00A93A6A"/>
    <w:rsid w:val="00A94733"/>
    <w:rsid w:val="00A9480E"/>
    <w:rsid w:val="00A95C7C"/>
    <w:rsid w:val="00A95DF7"/>
    <w:rsid w:val="00AA2491"/>
    <w:rsid w:val="00AA2DAF"/>
    <w:rsid w:val="00AA3251"/>
    <w:rsid w:val="00AA4F0B"/>
    <w:rsid w:val="00AA7575"/>
    <w:rsid w:val="00AB1046"/>
    <w:rsid w:val="00AB4FF7"/>
    <w:rsid w:val="00AB5746"/>
    <w:rsid w:val="00AB7004"/>
    <w:rsid w:val="00AB7157"/>
    <w:rsid w:val="00AC0A23"/>
    <w:rsid w:val="00AC0BE9"/>
    <w:rsid w:val="00AC2626"/>
    <w:rsid w:val="00AC29AA"/>
    <w:rsid w:val="00AC44E8"/>
    <w:rsid w:val="00AC60B8"/>
    <w:rsid w:val="00AC6384"/>
    <w:rsid w:val="00AD1284"/>
    <w:rsid w:val="00AD131A"/>
    <w:rsid w:val="00AD1E77"/>
    <w:rsid w:val="00AD2D80"/>
    <w:rsid w:val="00AD3590"/>
    <w:rsid w:val="00AE0292"/>
    <w:rsid w:val="00AE1871"/>
    <w:rsid w:val="00AE1F80"/>
    <w:rsid w:val="00AE2117"/>
    <w:rsid w:val="00AE2F28"/>
    <w:rsid w:val="00AE51BB"/>
    <w:rsid w:val="00AF0784"/>
    <w:rsid w:val="00AF2275"/>
    <w:rsid w:val="00AF2615"/>
    <w:rsid w:val="00AF2B7F"/>
    <w:rsid w:val="00AF3985"/>
    <w:rsid w:val="00AF3D70"/>
    <w:rsid w:val="00AF4D92"/>
    <w:rsid w:val="00AF7AC6"/>
    <w:rsid w:val="00B00B9E"/>
    <w:rsid w:val="00B05AF2"/>
    <w:rsid w:val="00B061C1"/>
    <w:rsid w:val="00B06977"/>
    <w:rsid w:val="00B06D8A"/>
    <w:rsid w:val="00B06DB5"/>
    <w:rsid w:val="00B103AA"/>
    <w:rsid w:val="00B11AB8"/>
    <w:rsid w:val="00B12AF4"/>
    <w:rsid w:val="00B135EA"/>
    <w:rsid w:val="00B14C39"/>
    <w:rsid w:val="00B150E1"/>
    <w:rsid w:val="00B21BBE"/>
    <w:rsid w:val="00B23AE3"/>
    <w:rsid w:val="00B23BAA"/>
    <w:rsid w:val="00B23DCA"/>
    <w:rsid w:val="00B245B4"/>
    <w:rsid w:val="00B2742C"/>
    <w:rsid w:val="00B27D55"/>
    <w:rsid w:val="00B314A7"/>
    <w:rsid w:val="00B323C4"/>
    <w:rsid w:val="00B333A2"/>
    <w:rsid w:val="00B3381F"/>
    <w:rsid w:val="00B360C7"/>
    <w:rsid w:val="00B37A6B"/>
    <w:rsid w:val="00B37FA5"/>
    <w:rsid w:val="00B401F9"/>
    <w:rsid w:val="00B4075E"/>
    <w:rsid w:val="00B40E98"/>
    <w:rsid w:val="00B42E30"/>
    <w:rsid w:val="00B4418C"/>
    <w:rsid w:val="00B45BC5"/>
    <w:rsid w:val="00B50DDC"/>
    <w:rsid w:val="00B5144A"/>
    <w:rsid w:val="00B518BC"/>
    <w:rsid w:val="00B53673"/>
    <w:rsid w:val="00B54582"/>
    <w:rsid w:val="00B547C6"/>
    <w:rsid w:val="00B54BD7"/>
    <w:rsid w:val="00B55019"/>
    <w:rsid w:val="00B56B3B"/>
    <w:rsid w:val="00B60693"/>
    <w:rsid w:val="00B606B2"/>
    <w:rsid w:val="00B611FD"/>
    <w:rsid w:val="00B615E3"/>
    <w:rsid w:val="00B63924"/>
    <w:rsid w:val="00B63E62"/>
    <w:rsid w:val="00B63FE8"/>
    <w:rsid w:val="00B64010"/>
    <w:rsid w:val="00B66FF6"/>
    <w:rsid w:val="00B67E8E"/>
    <w:rsid w:val="00B70463"/>
    <w:rsid w:val="00B710EB"/>
    <w:rsid w:val="00B7153E"/>
    <w:rsid w:val="00B72BD3"/>
    <w:rsid w:val="00B73D59"/>
    <w:rsid w:val="00B774BB"/>
    <w:rsid w:val="00B77E4C"/>
    <w:rsid w:val="00B77E69"/>
    <w:rsid w:val="00B81747"/>
    <w:rsid w:val="00B83A3A"/>
    <w:rsid w:val="00B84E7D"/>
    <w:rsid w:val="00B855FB"/>
    <w:rsid w:val="00B86940"/>
    <w:rsid w:val="00B90685"/>
    <w:rsid w:val="00B9111C"/>
    <w:rsid w:val="00B97191"/>
    <w:rsid w:val="00B97BC8"/>
    <w:rsid w:val="00B97F38"/>
    <w:rsid w:val="00BA22C4"/>
    <w:rsid w:val="00BA282F"/>
    <w:rsid w:val="00BA4403"/>
    <w:rsid w:val="00BA4D88"/>
    <w:rsid w:val="00BA6F8D"/>
    <w:rsid w:val="00BA7760"/>
    <w:rsid w:val="00BB42B3"/>
    <w:rsid w:val="00BB5438"/>
    <w:rsid w:val="00BB7C51"/>
    <w:rsid w:val="00BC0A64"/>
    <w:rsid w:val="00BC248B"/>
    <w:rsid w:val="00BC4EC1"/>
    <w:rsid w:val="00BC4F34"/>
    <w:rsid w:val="00BD10C6"/>
    <w:rsid w:val="00BD1742"/>
    <w:rsid w:val="00BD2F04"/>
    <w:rsid w:val="00BD5695"/>
    <w:rsid w:val="00BD62F5"/>
    <w:rsid w:val="00BD648C"/>
    <w:rsid w:val="00BD74CE"/>
    <w:rsid w:val="00BE05DC"/>
    <w:rsid w:val="00BE1119"/>
    <w:rsid w:val="00BE16BD"/>
    <w:rsid w:val="00BE32D7"/>
    <w:rsid w:val="00BE3B0F"/>
    <w:rsid w:val="00BE40DC"/>
    <w:rsid w:val="00BE6B7E"/>
    <w:rsid w:val="00BE6CDF"/>
    <w:rsid w:val="00BE709B"/>
    <w:rsid w:val="00BF055E"/>
    <w:rsid w:val="00BF121F"/>
    <w:rsid w:val="00BF23E8"/>
    <w:rsid w:val="00BF4644"/>
    <w:rsid w:val="00BF5637"/>
    <w:rsid w:val="00BF5B54"/>
    <w:rsid w:val="00BF6994"/>
    <w:rsid w:val="00BF6C76"/>
    <w:rsid w:val="00C0395A"/>
    <w:rsid w:val="00C03B3D"/>
    <w:rsid w:val="00C06CB9"/>
    <w:rsid w:val="00C07090"/>
    <w:rsid w:val="00C0773D"/>
    <w:rsid w:val="00C134A9"/>
    <w:rsid w:val="00C169F6"/>
    <w:rsid w:val="00C2051E"/>
    <w:rsid w:val="00C206E5"/>
    <w:rsid w:val="00C21AB9"/>
    <w:rsid w:val="00C22715"/>
    <w:rsid w:val="00C22A4E"/>
    <w:rsid w:val="00C23382"/>
    <w:rsid w:val="00C24615"/>
    <w:rsid w:val="00C24BA9"/>
    <w:rsid w:val="00C259A0"/>
    <w:rsid w:val="00C27912"/>
    <w:rsid w:val="00C27914"/>
    <w:rsid w:val="00C33A0B"/>
    <w:rsid w:val="00C34A69"/>
    <w:rsid w:val="00C3533A"/>
    <w:rsid w:val="00C40AF5"/>
    <w:rsid w:val="00C40D08"/>
    <w:rsid w:val="00C40D7D"/>
    <w:rsid w:val="00C41B09"/>
    <w:rsid w:val="00C420DC"/>
    <w:rsid w:val="00C4342F"/>
    <w:rsid w:val="00C447D1"/>
    <w:rsid w:val="00C44CD0"/>
    <w:rsid w:val="00C450EB"/>
    <w:rsid w:val="00C462A2"/>
    <w:rsid w:val="00C57D95"/>
    <w:rsid w:val="00C60535"/>
    <w:rsid w:val="00C60591"/>
    <w:rsid w:val="00C64554"/>
    <w:rsid w:val="00C72305"/>
    <w:rsid w:val="00C74447"/>
    <w:rsid w:val="00C75E6F"/>
    <w:rsid w:val="00C76B1B"/>
    <w:rsid w:val="00C76DAA"/>
    <w:rsid w:val="00C77272"/>
    <w:rsid w:val="00C8165C"/>
    <w:rsid w:val="00C818F4"/>
    <w:rsid w:val="00C82242"/>
    <w:rsid w:val="00C82451"/>
    <w:rsid w:val="00C866F4"/>
    <w:rsid w:val="00C923C4"/>
    <w:rsid w:val="00C93B71"/>
    <w:rsid w:val="00C94E4B"/>
    <w:rsid w:val="00C97F37"/>
    <w:rsid w:val="00CA6777"/>
    <w:rsid w:val="00CB1397"/>
    <w:rsid w:val="00CB58F5"/>
    <w:rsid w:val="00CB7752"/>
    <w:rsid w:val="00CC3FA1"/>
    <w:rsid w:val="00CC5401"/>
    <w:rsid w:val="00CC5A6E"/>
    <w:rsid w:val="00CC642E"/>
    <w:rsid w:val="00CC6FA5"/>
    <w:rsid w:val="00CC6FC9"/>
    <w:rsid w:val="00CC7917"/>
    <w:rsid w:val="00CD0B06"/>
    <w:rsid w:val="00CD1EBA"/>
    <w:rsid w:val="00CD25AB"/>
    <w:rsid w:val="00CD297E"/>
    <w:rsid w:val="00CD3897"/>
    <w:rsid w:val="00CE24C5"/>
    <w:rsid w:val="00CE3480"/>
    <w:rsid w:val="00CE669D"/>
    <w:rsid w:val="00CE69D2"/>
    <w:rsid w:val="00CF03AE"/>
    <w:rsid w:val="00CF05E0"/>
    <w:rsid w:val="00CF0ED5"/>
    <w:rsid w:val="00CF18D8"/>
    <w:rsid w:val="00CF22FC"/>
    <w:rsid w:val="00CF2471"/>
    <w:rsid w:val="00CF2B41"/>
    <w:rsid w:val="00CF36AF"/>
    <w:rsid w:val="00CF376D"/>
    <w:rsid w:val="00CF6532"/>
    <w:rsid w:val="00D017EF"/>
    <w:rsid w:val="00D0227A"/>
    <w:rsid w:val="00D0644E"/>
    <w:rsid w:val="00D072E6"/>
    <w:rsid w:val="00D20E87"/>
    <w:rsid w:val="00D22A7E"/>
    <w:rsid w:val="00D23BF0"/>
    <w:rsid w:val="00D23D81"/>
    <w:rsid w:val="00D24140"/>
    <w:rsid w:val="00D244BD"/>
    <w:rsid w:val="00D25CE0"/>
    <w:rsid w:val="00D30517"/>
    <w:rsid w:val="00D333DD"/>
    <w:rsid w:val="00D3479A"/>
    <w:rsid w:val="00D35480"/>
    <w:rsid w:val="00D406D4"/>
    <w:rsid w:val="00D51159"/>
    <w:rsid w:val="00D52D61"/>
    <w:rsid w:val="00D531FB"/>
    <w:rsid w:val="00D552F1"/>
    <w:rsid w:val="00D55456"/>
    <w:rsid w:val="00D55DD9"/>
    <w:rsid w:val="00D55FA8"/>
    <w:rsid w:val="00D5662C"/>
    <w:rsid w:val="00D608C1"/>
    <w:rsid w:val="00D61544"/>
    <w:rsid w:val="00D62058"/>
    <w:rsid w:val="00D63F33"/>
    <w:rsid w:val="00D71858"/>
    <w:rsid w:val="00D72EFF"/>
    <w:rsid w:val="00D7380C"/>
    <w:rsid w:val="00D75609"/>
    <w:rsid w:val="00D81F48"/>
    <w:rsid w:val="00D854A1"/>
    <w:rsid w:val="00D85A1B"/>
    <w:rsid w:val="00D85C3D"/>
    <w:rsid w:val="00D861E8"/>
    <w:rsid w:val="00D902C6"/>
    <w:rsid w:val="00D92794"/>
    <w:rsid w:val="00D92D18"/>
    <w:rsid w:val="00D92FE5"/>
    <w:rsid w:val="00D94145"/>
    <w:rsid w:val="00D957FB"/>
    <w:rsid w:val="00D9611D"/>
    <w:rsid w:val="00D9699D"/>
    <w:rsid w:val="00D96AC8"/>
    <w:rsid w:val="00D97268"/>
    <w:rsid w:val="00D976FE"/>
    <w:rsid w:val="00DA0771"/>
    <w:rsid w:val="00DA0BEF"/>
    <w:rsid w:val="00DA1C08"/>
    <w:rsid w:val="00DA1CCB"/>
    <w:rsid w:val="00DA215B"/>
    <w:rsid w:val="00DA2E3F"/>
    <w:rsid w:val="00DA2F84"/>
    <w:rsid w:val="00DA3E5B"/>
    <w:rsid w:val="00DA47DC"/>
    <w:rsid w:val="00DA5497"/>
    <w:rsid w:val="00DA6B83"/>
    <w:rsid w:val="00DB0556"/>
    <w:rsid w:val="00DB0F6C"/>
    <w:rsid w:val="00DC05CC"/>
    <w:rsid w:val="00DC06B4"/>
    <w:rsid w:val="00DC0F87"/>
    <w:rsid w:val="00DC2040"/>
    <w:rsid w:val="00DC4517"/>
    <w:rsid w:val="00DC5D60"/>
    <w:rsid w:val="00DD18ED"/>
    <w:rsid w:val="00DD2672"/>
    <w:rsid w:val="00DD3D51"/>
    <w:rsid w:val="00DD6ABD"/>
    <w:rsid w:val="00DD74D8"/>
    <w:rsid w:val="00DD74FB"/>
    <w:rsid w:val="00DD7E06"/>
    <w:rsid w:val="00DE014C"/>
    <w:rsid w:val="00DE37CD"/>
    <w:rsid w:val="00DF04D6"/>
    <w:rsid w:val="00DF2BE0"/>
    <w:rsid w:val="00DF31DE"/>
    <w:rsid w:val="00DF74AF"/>
    <w:rsid w:val="00DF7560"/>
    <w:rsid w:val="00E0086D"/>
    <w:rsid w:val="00E01B8F"/>
    <w:rsid w:val="00E03818"/>
    <w:rsid w:val="00E038EA"/>
    <w:rsid w:val="00E03FEA"/>
    <w:rsid w:val="00E0534E"/>
    <w:rsid w:val="00E05B15"/>
    <w:rsid w:val="00E06084"/>
    <w:rsid w:val="00E07B56"/>
    <w:rsid w:val="00E1011E"/>
    <w:rsid w:val="00E10E48"/>
    <w:rsid w:val="00E11A34"/>
    <w:rsid w:val="00E11AF8"/>
    <w:rsid w:val="00E1763F"/>
    <w:rsid w:val="00E22A28"/>
    <w:rsid w:val="00E25381"/>
    <w:rsid w:val="00E302D8"/>
    <w:rsid w:val="00E319C2"/>
    <w:rsid w:val="00E320B7"/>
    <w:rsid w:val="00E33CCC"/>
    <w:rsid w:val="00E34A31"/>
    <w:rsid w:val="00E3782A"/>
    <w:rsid w:val="00E37A42"/>
    <w:rsid w:val="00E40E73"/>
    <w:rsid w:val="00E458BF"/>
    <w:rsid w:val="00E45D85"/>
    <w:rsid w:val="00E4618D"/>
    <w:rsid w:val="00E4710D"/>
    <w:rsid w:val="00E50AAD"/>
    <w:rsid w:val="00E51E04"/>
    <w:rsid w:val="00E52067"/>
    <w:rsid w:val="00E52FAB"/>
    <w:rsid w:val="00E54990"/>
    <w:rsid w:val="00E54F95"/>
    <w:rsid w:val="00E55669"/>
    <w:rsid w:val="00E5638E"/>
    <w:rsid w:val="00E6155F"/>
    <w:rsid w:val="00E6365B"/>
    <w:rsid w:val="00E71227"/>
    <w:rsid w:val="00E72ECD"/>
    <w:rsid w:val="00E737C6"/>
    <w:rsid w:val="00E75636"/>
    <w:rsid w:val="00E84274"/>
    <w:rsid w:val="00E842A1"/>
    <w:rsid w:val="00E86D9C"/>
    <w:rsid w:val="00E87D53"/>
    <w:rsid w:val="00E90A8F"/>
    <w:rsid w:val="00E90EE2"/>
    <w:rsid w:val="00E91535"/>
    <w:rsid w:val="00E916A6"/>
    <w:rsid w:val="00E926F8"/>
    <w:rsid w:val="00E9425B"/>
    <w:rsid w:val="00E979A9"/>
    <w:rsid w:val="00E97FF0"/>
    <w:rsid w:val="00EA0BAA"/>
    <w:rsid w:val="00EA1BB0"/>
    <w:rsid w:val="00EA33B2"/>
    <w:rsid w:val="00EB0024"/>
    <w:rsid w:val="00EB071B"/>
    <w:rsid w:val="00EB13D9"/>
    <w:rsid w:val="00EB2455"/>
    <w:rsid w:val="00EB4041"/>
    <w:rsid w:val="00EB6BDE"/>
    <w:rsid w:val="00EC0005"/>
    <w:rsid w:val="00EC114E"/>
    <w:rsid w:val="00EC3DB4"/>
    <w:rsid w:val="00EC5497"/>
    <w:rsid w:val="00EC7E34"/>
    <w:rsid w:val="00ED1024"/>
    <w:rsid w:val="00ED3717"/>
    <w:rsid w:val="00ED43E5"/>
    <w:rsid w:val="00ED4C07"/>
    <w:rsid w:val="00EE0F9C"/>
    <w:rsid w:val="00EE148A"/>
    <w:rsid w:val="00EE6C05"/>
    <w:rsid w:val="00EE6D0A"/>
    <w:rsid w:val="00EE742B"/>
    <w:rsid w:val="00EF11A3"/>
    <w:rsid w:val="00EF17FC"/>
    <w:rsid w:val="00EF1F7A"/>
    <w:rsid w:val="00EF23C3"/>
    <w:rsid w:val="00EF3305"/>
    <w:rsid w:val="00EF4B60"/>
    <w:rsid w:val="00EF4C06"/>
    <w:rsid w:val="00EF6CB4"/>
    <w:rsid w:val="00EF7514"/>
    <w:rsid w:val="00EF7F09"/>
    <w:rsid w:val="00F00445"/>
    <w:rsid w:val="00F024C2"/>
    <w:rsid w:val="00F0306B"/>
    <w:rsid w:val="00F04333"/>
    <w:rsid w:val="00F06FD2"/>
    <w:rsid w:val="00F101A4"/>
    <w:rsid w:val="00F133F1"/>
    <w:rsid w:val="00F14333"/>
    <w:rsid w:val="00F16140"/>
    <w:rsid w:val="00F1614F"/>
    <w:rsid w:val="00F17CE6"/>
    <w:rsid w:val="00F20598"/>
    <w:rsid w:val="00F20BAE"/>
    <w:rsid w:val="00F21D3C"/>
    <w:rsid w:val="00F26B69"/>
    <w:rsid w:val="00F3040A"/>
    <w:rsid w:val="00F31416"/>
    <w:rsid w:val="00F335E0"/>
    <w:rsid w:val="00F34493"/>
    <w:rsid w:val="00F367E8"/>
    <w:rsid w:val="00F36A7A"/>
    <w:rsid w:val="00F4017A"/>
    <w:rsid w:val="00F415E3"/>
    <w:rsid w:val="00F420C1"/>
    <w:rsid w:val="00F42D5C"/>
    <w:rsid w:val="00F4343A"/>
    <w:rsid w:val="00F453D9"/>
    <w:rsid w:val="00F46B4C"/>
    <w:rsid w:val="00F51B7B"/>
    <w:rsid w:val="00F52864"/>
    <w:rsid w:val="00F52B85"/>
    <w:rsid w:val="00F547FC"/>
    <w:rsid w:val="00F5499C"/>
    <w:rsid w:val="00F554C3"/>
    <w:rsid w:val="00F55794"/>
    <w:rsid w:val="00F5685A"/>
    <w:rsid w:val="00F57A9A"/>
    <w:rsid w:val="00F61E43"/>
    <w:rsid w:val="00F626BA"/>
    <w:rsid w:val="00F677D0"/>
    <w:rsid w:val="00F705A7"/>
    <w:rsid w:val="00F70DD8"/>
    <w:rsid w:val="00F71DD5"/>
    <w:rsid w:val="00F722C6"/>
    <w:rsid w:val="00F74476"/>
    <w:rsid w:val="00F75DC4"/>
    <w:rsid w:val="00F81C9D"/>
    <w:rsid w:val="00F833FE"/>
    <w:rsid w:val="00F83AC4"/>
    <w:rsid w:val="00F83D04"/>
    <w:rsid w:val="00F84142"/>
    <w:rsid w:val="00F862CA"/>
    <w:rsid w:val="00F86462"/>
    <w:rsid w:val="00F87445"/>
    <w:rsid w:val="00F9030A"/>
    <w:rsid w:val="00F9268C"/>
    <w:rsid w:val="00F95D74"/>
    <w:rsid w:val="00F978E8"/>
    <w:rsid w:val="00FA3296"/>
    <w:rsid w:val="00FA3909"/>
    <w:rsid w:val="00FA4AF8"/>
    <w:rsid w:val="00FA4DCB"/>
    <w:rsid w:val="00FB0DAB"/>
    <w:rsid w:val="00FB38E4"/>
    <w:rsid w:val="00FC2538"/>
    <w:rsid w:val="00FC2FE3"/>
    <w:rsid w:val="00FC3752"/>
    <w:rsid w:val="00FC5544"/>
    <w:rsid w:val="00FC5A4A"/>
    <w:rsid w:val="00FC66DB"/>
    <w:rsid w:val="00FC6F25"/>
    <w:rsid w:val="00FD06ED"/>
    <w:rsid w:val="00FD163E"/>
    <w:rsid w:val="00FD298C"/>
    <w:rsid w:val="00FD427A"/>
    <w:rsid w:val="00FD447E"/>
    <w:rsid w:val="00FD4911"/>
    <w:rsid w:val="00FD7545"/>
    <w:rsid w:val="00FE1FCD"/>
    <w:rsid w:val="00FE2C49"/>
    <w:rsid w:val="00FE4364"/>
    <w:rsid w:val="00FE52D9"/>
    <w:rsid w:val="00FE5945"/>
    <w:rsid w:val="00FF0183"/>
    <w:rsid w:val="00FF2553"/>
    <w:rsid w:val="00FF29D8"/>
    <w:rsid w:val="00FF2D4D"/>
    <w:rsid w:val="00FF475A"/>
    <w:rsid w:val="00FF7184"/>
    <w:rsid w:val="00FF77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HTML Preformatted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al">
    <w:name w:val="Normal"/>
    <w:qFormat/>
    <w:rsid w:val="00452ED2"/>
    <w:pPr>
      <w:spacing w:after="200" w:line="276" w:lineRule="auto"/>
    </w:pPr>
    <w:rPr>
      <w:rFonts w:cs="Calibri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067545"/>
    <w:pPr>
      <w:keepNext/>
      <w:keepLines/>
      <w:spacing w:before="480" w:after="0"/>
      <w:outlineLvl w:val="0"/>
    </w:pPr>
    <w:rPr>
      <w:rFonts w:ascii="Cambria" w:hAnsi="Cambria" w:cs="Times New Roman"/>
      <w:b/>
      <w:bCs/>
      <w:color w:val="365F91"/>
      <w:sz w:val="28"/>
      <w:szCs w:val="28"/>
      <w:lang w:eastAsia="ru-RU"/>
    </w:rPr>
  </w:style>
  <w:style w:type="paragraph" w:styleId="Heading2">
    <w:name w:val="heading 2"/>
    <w:basedOn w:val="Normal"/>
    <w:next w:val="Normal"/>
    <w:link w:val="Heading2Char"/>
    <w:uiPriority w:val="99"/>
    <w:qFormat/>
    <w:locked/>
    <w:rsid w:val="00846895"/>
    <w:pPr>
      <w:keepNext/>
      <w:keepLines/>
      <w:spacing w:before="200" w:after="0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067545"/>
    <w:rPr>
      <w:rFonts w:ascii="Cambria" w:hAnsi="Cambria" w:cs="Times New Roman"/>
      <w:b/>
      <w:color w:val="365F91"/>
      <w:sz w:val="28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846895"/>
    <w:rPr>
      <w:rFonts w:ascii="Cambria" w:hAnsi="Cambria" w:cs="Times New Roman"/>
      <w:b/>
      <w:bCs/>
      <w:color w:val="4F81BD"/>
      <w:sz w:val="26"/>
      <w:szCs w:val="26"/>
      <w:lang w:eastAsia="en-US"/>
    </w:rPr>
  </w:style>
  <w:style w:type="paragraph" w:customStyle="1" w:styleId="a">
    <w:name w:val="Знак"/>
    <w:basedOn w:val="Normal"/>
    <w:uiPriority w:val="99"/>
    <w:rsid w:val="00935A3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Header">
    <w:name w:val="header"/>
    <w:basedOn w:val="Normal"/>
    <w:link w:val="HeaderChar"/>
    <w:uiPriority w:val="99"/>
    <w:rsid w:val="00436D7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436D73"/>
    <w:rPr>
      <w:rFonts w:cs="Times New Roman"/>
    </w:rPr>
  </w:style>
  <w:style w:type="paragraph" w:styleId="Footer">
    <w:name w:val="footer"/>
    <w:basedOn w:val="Normal"/>
    <w:link w:val="FooterChar"/>
    <w:uiPriority w:val="99"/>
    <w:rsid w:val="00436D7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436D73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A85526"/>
    <w:pPr>
      <w:spacing w:after="0" w:line="240" w:lineRule="auto"/>
    </w:pPr>
    <w:rPr>
      <w:rFonts w:ascii="Tahoma" w:hAnsi="Tahoma" w:cs="Times New Roman"/>
      <w:sz w:val="16"/>
      <w:szCs w:val="16"/>
      <w:lang w:eastAsia="ru-RU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A85526"/>
    <w:rPr>
      <w:rFonts w:ascii="Tahoma" w:hAnsi="Tahoma" w:cs="Times New Roman"/>
      <w:sz w:val="16"/>
    </w:rPr>
  </w:style>
  <w:style w:type="paragraph" w:styleId="ListParagraph">
    <w:name w:val="List Paragraph"/>
    <w:basedOn w:val="Normal"/>
    <w:uiPriority w:val="99"/>
    <w:qFormat/>
    <w:rsid w:val="006C740E"/>
    <w:pPr>
      <w:ind w:left="720"/>
    </w:pPr>
  </w:style>
  <w:style w:type="paragraph" w:styleId="TOCHeading">
    <w:name w:val="TOC Heading"/>
    <w:basedOn w:val="Heading1"/>
    <w:next w:val="Normal"/>
    <w:uiPriority w:val="99"/>
    <w:qFormat/>
    <w:rsid w:val="006C740E"/>
    <w:pPr>
      <w:outlineLvl w:val="9"/>
    </w:pPr>
  </w:style>
  <w:style w:type="paragraph" w:styleId="TOC1">
    <w:name w:val="toc 1"/>
    <w:basedOn w:val="Normal"/>
    <w:next w:val="Normal"/>
    <w:autoRedefine/>
    <w:uiPriority w:val="99"/>
    <w:rsid w:val="00B135EA"/>
    <w:pPr>
      <w:tabs>
        <w:tab w:val="right" w:leader="dot" w:pos="9269"/>
      </w:tabs>
      <w:spacing w:after="0" w:line="264" w:lineRule="auto"/>
    </w:pPr>
    <w:rPr>
      <w:rFonts w:ascii="Times New Roman" w:hAnsi="Times New Roman" w:cs="Times New Roman"/>
      <w:sz w:val="28"/>
      <w:szCs w:val="28"/>
    </w:rPr>
  </w:style>
  <w:style w:type="paragraph" w:styleId="TOC2">
    <w:name w:val="toc 2"/>
    <w:basedOn w:val="Normal"/>
    <w:next w:val="Normal"/>
    <w:autoRedefine/>
    <w:uiPriority w:val="99"/>
    <w:rsid w:val="00B135EA"/>
    <w:pPr>
      <w:tabs>
        <w:tab w:val="right" w:leader="dot" w:pos="9269"/>
      </w:tabs>
      <w:spacing w:after="0" w:line="264" w:lineRule="auto"/>
      <w:ind w:left="220"/>
    </w:pPr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rsid w:val="006C740E"/>
    <w:rPr>
      <w:rFonts w:cs="Times New Roman"/>
      <w:color w:val="0000FF"/>
      <w:u w:val="single"/>
    </w:rPr>
  </w:style>
  <w:style w:type="paragraph" w:styleId="TOC3">
    <w:name w:val="toc 3"/>
    <w:basedOn w:val="Normal"/>
    <w:next w:val="Normal"/>
    <w:autoRedefine/>
    <w:uiPriority w:val="99"/>
    <w:semiHidden/>
    <w:rsid w:val="006C740E"/>
    <w:pPr>
      <w:spacing w:after="100"/>
      <w:ind w:left="440"/>
    </w:pPr>
    <w:rPr>
      <w:rFonts w:eastAsia="Times New Roman"/>
    </w:rPr>
  </w:style>
  <w:style w:type="character" w:styleId="PageNumber">
    <w:name w:val="page number"/>
    <w:basedOn w:val="DefaultParagraphFont"/>
    <w:uiPriority w:val="99"/>
    <w:rsid w:val="00EF11A3"/>
    <w:rPr>
      <w:rFonts w:cs="Times New Roman"/>
    </w:rPr>
  </w:style>
  <w:style w:type="paragraph" w:customStyle="1" w:styleId="1">
    <w:name w:val="Знак1"/>
    <w:basedOn w:val="Normal"/>
    <w:uiPriority w:val="99"/>
    <w:rsid w:val="000B31D7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paragraph" w:customStyle="1" w:styleId="10">
    <w:name w:val="Заголовок 1 для оглавления"/>
    <w:basedOn w:val="Heading1"/>
    <w:link w:val="11"/>
    <w:uiPriority w:val="99"/>
    <w:rsid w:val="00846895"/>
    <w:pPr>
      <w:jc w:val="center"/>
    </w:pPr>
    <w:rPr>
      <w:rFonts w:ascii="Times New Roman" w:hAnsi="Times New Roman"/>
      <w:color w:val="auto"/>
      <w:kern w:val="32"/>
    </w:rPr>
  </w:style>
  <w:style w:type="character" w:customStyle="1" w:styleId="11">
    <w:name w:val="Заголовок 1 для оглавления Знак"/>
    <w:basedOn w:val="Heading1Char"/>
    <w:link w:val="10"/>
    <w:uiPriority w:val="99"/>
    <w:locked/>
    <w:rsid w:val="00846895"/>
    <w:rPr>
      <w:rFonts w:ascii="Times New Roman" w:hAnsi="Times New Roman" w:cs="Cambria"/>
      <w:bCs/>
      <w:kern w:val="32"/>
      <w:szCs w:val="28"/>
    </w:rPr>
  </w:style>
  <w:style w:type="paragraph" w:customStyle="1" w:styleId="2">
    <w:name w:val="заголовок 2 для оглавления"/>
    <w:basedOn w:val="Heading2"/>
    <w:link w:val="20"/>
    <w:uiPriority w:val="99"/>
    <w:rsid w:val="000712D9"/>
    <w:pPr>
      <w:spacing w:before="0"/>
    </w:pPr>
    <w:rPr>
      <w:rFonts w:ascii="Times New Roman" w:hAnsi="Times New Roman"/>
      <w:color w:val="auto"/>
      <w:sz w:val="28"/>
      <w:lang w:eastAsia="ru-RU"/>
    </w:rPr>
  </w:style>
  <w:style w:type="paragraph" w:customStyle="1" w:styleId="21">
    <w:name w:val="2 для огл"/>
    <w:basedOn w:val="2"/>
    <w:link w:val="22"/>
    <w:uiPriority w:val="99"/>
    <w:rsid w:val="000712D9"/>
    <w:rPr>
      <w:i/>
    </w:rPr>
  </w:style>
  <w:style w:type="character" w:customStyle="1" w:styleId="20">
    <w:name w:val="заголовок 2 для оглавления Знак"/>
    <w:basedOn w:val="Heading2Char"/>
    <w:link w:val="2"/>
    <w:uiPriority w:val="99"/>
    <w:locked/>
    <w:rsid w:val="000712D9"/>
    <w:rPr>
      <w:rFonts w:ascii="Times New Roman" w:hAnsi="Times New Roman"/>
    </w:rPr>
  </w:style>
  <w:style w:type="character" w:customStyle="1" w:styleId="22">
    <w:name w:val="2 для огл Знак"/>
    <w:basedOn w:val="20"/>
    <w:link w:val="21"/>
    <w:uiPriority w:val="99"/>
    <w:locked/>
    <w:rsid w:val="000712D9"/>
    <w:rPr>
      <w:i/>
    </w:rPr>
  </w:style>
  <w:style w:type="paragraph" w:styleId="NoSpacing">
    <w:name w:val="No Spacing"/>
    <w:uiPriority w:val="99"/>
    <w:qFormat/>
    <w:rsid w:val="00CF03AE"/>
    <w:rPr>
      <w:lang w:eastAsia="en-US"/>
    </w:rPr>
  </w:style>
  <w:style w:type="character" w:customStyle="1" w:styleId="apple-converted-space">
    <w:name w:val="apple-converted-space"/>
    <w:basedOn w:val="DefaultParagraphFont"/>
    <w:uiPriority w:val="99"/>
    <w:rsid w:val="001E1D9E"/>
    <w:rPr>
      <w:rFonts w:cs="Times New Roman"/>
    </w:rPr>
  </w:style>
  <w:style w:type="character" w:styleId="Strong">
    <w:name w:val="Strong"/>
    <w:basedOn w:val="DefaultParagraphFont"/>
    <w:uiPriority w:val="99"/>
    <w:qFormat/>
    <w:locked/>
    <w:rsid w:val="006B7ABA"/>
    <w:rPr>
      <w:rFonts w:cs="Times New Roman"/>
      <w:b/>
    </w:rPr>
  </w:style>
  <w:style w:type="paragraph" w:styleId="HTMLPreformatted">
    <w:name w:val="HTML Preformatted"/>
    <w:basedOn w:val="Normal"/>
    <w:link w:val="HTMLPreformattedChar"/>
    <w:uiPriority w:val="99"/>
    <w:rsid w:val="00F0433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locked/>
    <w:rsid w:val="00F04333"/>
    <w:rPr>
      <w:rFonts w:ascii="Courier New" w:hAnsi="Courier New" w:cs="Courier New"/>
    </w:rPr>
  </w:style>
  <w:style w:type="character" w:customStyle="1" w:styleId="CharacterStyle1">
    <w:name w:val="Character Style 1"/>
    <w:uiPriority w:val="99"/>
    <w:rsid w:val="00113DA2"/>
    <w:rPr>
      <w:rFonts w:ascii="Arial" w:hAnsi="Arial"/>
      <w:sz w:val="22"/>
    </w:rPr>
  </w:style>
  <w:style w:type="paragraph" w:customStyle="1" w:styleId="a0">
    <w:name w:val="Знак Знак Знак Знак"/>
    <w:basedOn w:val="Normal"/>
    <w:uiPriority w:val="99"/>
    <w:rsid w:val="00222248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7678</TotalTime>
  <Pages>45</Pages>
  <Words>11540</Words>
  <Characters>-32766</Characters>
  <Application>Microsoft Office Outlook</Application>
  <DocSecurity>0</DocSecurity>
  <Lines>0</Lines>
  <Paragraphs>0</Paragraphs>
  <ScaleCrop>false</ScaleCrop>
  <Company>Управление образования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zam</dc:creator>
  <cp:keywords/>
  <dc:description/>
  <cp:lastModifiedBy>специалист</cp:lastModifiedBy>
  <cp:revision>30</cp:revision>
  <cp:lastPrinted>2017-01-11T07:32:00Z</cp:lastPrinted>
  <dcterms:created xsi:type="dcterms:W3CDTF">2012-12-25T23:11:00Z</dcterms:created>
  <dcterms:modified xsi:type="dcterms:W3CDTF">2017-01-25T01:15:00Z</dcterms:modified>
</cp:coreProperties>
</file>